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0CB36515" w:rsidR="000605EA" w:rsidRPr="00AD3117" w:rsidRDefault="000605EA" w:rsidP="00C205D3">
      <w:pPr>
        <w:pStyle w:val="Header"/>
        <w:tabs>
          <w:tab w:val="right" w:pos="9865"/>
        </w:tabs>
        <w:rPr>
          <w:rFonts w:cs="Arial"/>
          <w:b w:val="0"/>
          <w:bCs/>
          <w:sz w:val="22"/>
          <w:szCs w:val="22"/>
          <w:lang w:val="en-US"/>
        </w:rPr>
      </w:pPr>
      <w:bookmarkStart w:id="0" w:name="_Hlk95842860"/>
      <w:r w:rsidRPr="00AD3117">
        <w:rPr>
          <w:rFonts w:cs="Arial"/>
          <w:bCs/>
          <w:sz w:val="22"/>
          <w:szCs w:val="22"/>
          <w:lang w:val="en-US"/>
        </w:rPr>
        <w:t>3GPP TSG RAN WG1 #1</w:t>
      </w:r>
      <w:r w:rsidR="00FA0D91" w:rsidRPr="00AD3117">
        <w:rPr>
          <w:rFonts w:cs="Arial"/>
          <w:bCs/>
          <w:sz w:val="22"/>
          <w:szCs w:val="22"/>
          <w:lang w:val="en-US"/>
        </w:rPr>
        <w:t>20bis</w:t>
      </w:r>
      <w:r w:rsidRPr="00AD3117">
        <w:rPr>
          <w:rFonts w:cs="Arial"/>
          <w:bCs/>
          <w:sz w:val="22"/>
          <w:szCs w:val="22"/>
          <w:lang w:val="en-US"/>
        </w:rPr>
        <w:tab/>
      </w:r>
      <w:r w:rsidR="00367043" w:rsidRPr="00AD3117">
        <w:rPr>
          <w:rFonts w:cs="Arial"/>
          <w:bCs/>
          <w:sz w:val="22"/>
          <w:szCs w:val="22"/>
          <w:lang w:val="en-US"/>
        </w:rPr>
        <w:t>R1-</w:t>
      </w:r>
      <w:r w:rsidR="00D90F80" w:rsidRPr="00AD3117">
        <w:rPr>
          <w:rFonts w:cs="Arial"/>
          <w:bCs/>
          <w:sz w:val="22"/>
          <w:szCs w:val="22"/>
          <w:lang w:val="en-US"/>
        </w:rPr>
        <w:t>2502466</w:t>
      </w:r>
    </w:p>
    <w:bookmarkEnd w:id="0"/>
    <w:p w14:paraId="533905BF" w14:textId="2861EA97" w:rsidR="00A561F6" w:rsidRPr="00AD3117" w:rsidRDefault="00C4606E" w:rsidP="00A561F6">
      <w:pPr>
        <w:tabs>
          <w:tab w:val="left" w:pos="1800"/>
          <w:tab w:val="left" w:pos="2552"/>
        </w:tabs>
        <w:spacing w:after="0"/>
        <w:rPr>
          <w:rFonts w:ascii="Arial" w:hAnsi="Arial" w:cs="Arial"/>
          <w:b/>
          <w:bCs/>
          <w:sz w:val="22"/>
          <w:szCs w:val="22"/>
          <w:lang w:eastAsia="en-US"/>
        </w:rPr>
      </w:pPr>
      <w:r w:rsidRPr="00AD3117">
        <w:rPr>
          <w:rFonts w:ascii="Arial" w:hAnsi="Arial" w:cs="Arial"/>
          <w:b/>
          <w:bCs/>
          <w:sz w:val="22"/>
          <w:szCs w:val="22"/>
          <w:lang w:eastAsia="en-US"/>
        </w:rPr>
        <w:t>Wuhan, China, April 7</w:t>
      </w:r>
      <w:r w:rsidRPr="00AD3117">
        <w:rPr>
          <w:rFonts w:ascii="Arial" w:hAnsi="Arial" w:cs="Arial"/>
          <w:b/>
          <w:bCs/>
          <w:sz w:val="22"/>
          <w:szCs w:val="22"/>
          <w:vertAlign w:val="superscript"/>
          <w:lang w:eastAsia="en-US"/>
        </w:rPr>
        <w:t>th</w:t>
      </w:r>
      <w:r w:rsidRPr="00AD3117">
        <w:rPr>
          <w:rFonts w:ascii="Arial" w:hAnsi="Arial" w:cs="Arial"/>
          <w:b/>
          <w:bCs/>
          <w:sz w:val="22"/>
          <w:szCs w:val="22"/>
          <w:lang w:eastAsia="en-US"/>
        </w:rPr>
        <w:t xml:space="preserve"> – 11</w:t>
      </w:r>
      <w:r w:rsidRPr="00AD3117">
        <w:rPr>
          <w:rFonts w:ascii="Arial" w:hAnsi="Arial" w:cs="Arial"/>
          <w:b/>
          <w:bCs/>
          <w:sz w:val="22"/>
          <w:szCs w:val="22"/>
          <w:vertAlign w:val="superscript"/>
          <w:lang w:eastAsia="en-US"/>
        </w:rPr>
        <w:t>th</w:t>
      </w:r>
      <w:r w:rsidRPr="00AD3117">
        <w:rPr>
          <w:rFonts w:ascii="Arial" w:hAnsi="Arial" w:cs="Arial"/>
          <w:b/>
          <w:bCs/>
          <w:sz w:val="22"/>
          <w:szCs w:val="22"/>
          <w:lang w:eastAsia="en-US"/>
        </w:rPr>
        <w:t>, 2025</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02D9510D" w14:textId="51BD981F" w:rsidR="000605EA" w:rsidRPr="00AD3117" w:rsidRDefault="000605EA" w:rsidP="000605EA">
      <w:pPr>
        <w:tabs>
          <w:tab w:val="left" w:pos="1800"/>
          <w:tab w:val="left" w:pos="2552"/>
        </w:tabs>
        <w:spacing w:after="0"/>
        <w:rPr>
          <w:rFonts w:ascii="Arial" w:hAnsi="Arial" w:cs="Arial"/>
          <w:b/>
          <w:sz w:val="22"/>
          <w:szCs w:val="22"/>
          <w:lang w:eastAsia="en-US"/>
        </w:rPr>
      </w:pPr>
      <w:r w:rsidRPr="00AD3117">
        <w:rPr>
          <w:rFonts w:ascii="Arial" w:hAnsi="Arial" w:cs="Arial"/>
          <w:b/>
          <w:sz w:val="22"/>
          <w:szCs w:val="22"/>
          <w:lang w:eastAsia="en-US"/>
        </w:rPr>
        <w:t>Agenda Item:</w:t>
      </w:r>
      <w:r w:rsidRPr="00AD3117">
        <w:tab/>
      </w:r>
      <w:r w:rsidRPr="00AD3117">
        <w:rPr>
          <w:rFonts w:ascii="Arial" w:eastAsia="SimSun" w:hAnsi="Arial" w:cs="Arial"/>
          <w:b/>
          <w:sz w:val="22"/>
          <w:szCs w:val="22"/>
          <w:lang w:eastAsia="zh-CN"/>
        </w:rPr>
        <w:t>9.</w:t>
      </w:r>
      <w:r w:rsidR="006062FE" w:rsidRPr="00AD3117">
        <w:rPr>
          <w:rFonts w:ascii="Arial" w:eastAsia="SimSun" w:hAnsi="Arial" w:cs="Arial"/>
          <w:b/>
          <w:sz w:val="22"/>
          <w:szCs w:val="22"/>
          <w:lang w:eastAsia="zh-CN"/>
        </w:rPr>
        <w:t>7</w:t>
      </w:r>
      <w:r w:rsidR="0032424F" w:rsidRPr="00AD3117">
        <w:rPr>
          <w:rFonts w:ascii="Arial" w:eastAsia="SimSun" w:hAnsi="Arial" w:cs="Arial"/>
          <w:b/>
          <w:sz w:val="22"/>
          <w:szCs w:val="22"/>
          <w:lang w:eastAsia="zh-CN"/>
        </w:rPr>
        <w:t>.</w:t>
      </w:r>
      <w:r w:rsidR="00793E91" w:rsidRPr="00AD3117">
        <w:rPr>
          <w:rFonts w:ascii="Arial" w:eastAsia="SimSun" w:hAnsi="Arial" w:cs="Arial"/>
          <w:b/>
          <w:sz w:val="22"/>
          <w:szCs w:val="22"/>
          <w:lang w:eastAsia="zh-CN"/>
        </w:rPr>
        <w:t>2</w:t>
      </w:r>
      <w:r w:rsidRPr="00AD3117">
        <w:br/>
      </w:r>
      <w:r w:rsidRPr="00AD3117">
        <w:rPr>
          <w:rFonts w:ascii="Arial" w:hAnsi="Arial" w:cs="Arial"/>
          <w:b/>
          <w:sz w:val="22"/>
          <w:szCs w:val="22"/>
          <w:lang w:eastAsia="en-US"/>
        </w:rPr>
        <w:t>Source:</w:t>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r w:rsidRPr="00AD3117">
        <w:br/>
      </w:r>
      <w:r w:rsidRPr="00AD3117">
        <w:rPr>
          <w:rFonts w:ascii="Arial" w:hAnsi="Arial" w:cs="Arial"/>
          <w:b/>
          <w:sz w:val="22"/>
          <w:szCs w:val="22"/>
          <w:lang w:eastAsia="en-US"/>
        </w:rPr>
        <w:t>Title:</w:t>
      </w:r>
      <w:r w:rsidRPr="00AD3117">
        <w:tab/>
      </w:r>
      <w:r w:rsidR="005662BE" w:rsidRPr="00AD3117">
        <w:rPr>
          <w:rFonts w:ascii="Arial" w:hAnsi="Arial" w:cs="Arial"/>
          <w:b/>
          <w:sz w:val="22"/>
          <w:szCs w:val="22"/>
          <w:lang w:eastAsia="en-US"/>
        </w:rPr>
        <w:t xml:space="preserve">Discussion on </w:t>
      </w:r>
      <w:r w:rsidR="00093911" w:rsidRPr="00AD3117">
        <w:rPr>
          <w:rFonts w:ascii="Arial" w:hAnsi="Arial" w:cs="Arial"/>
          <w:b/>
          <w:sz w:val="22"/>
          <w:szCs w:val="22"/>
          <w:lang w:eastAsia="en-US"/>
        </w:rPr>
        <w:t>ISAC channel modelling</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6BE3FD48" w14:textId="13D0B34E" w:rsidR="00F92BE8" w:rsidRPr="00AD3117" w:rsidRDefault="00F92BE8" w:rsidP="00F92BE8">
      <w:pPr>
        <w:jc w:val="both"/>
      </w:pPr>
      <w:r w:rsidRPr="00AD3117">
        <w:t>In RAN #</w:t>
      </w:r>
      <w:r w:rsidR="00A500F0" w:rsidRPr="00AD3117">
        <w:t>102</w:t>
      </w:r>
      <w:r w:rsidRPr="00AD3117">
        <w:t xml:space="preserve"> meeting, the </w:t>
      </w:r>
      <w:r w:rsidR="005C361C" w:rsidRPr="00AD3117">
        <w:t>S</w:t>
      </w:r>
      <w:r w:rsidR="006633D6" w:rsidRPr="00AD3117">
        <w:t xml:space="preserve">ID for </w:t>
      </w:r>
      <w:r w:rsidR="00B97767" w:rsidRPr="00AD3117">
        <w:t>Rel-1</w:t>
      </w:r>
      <w:r w:rsidR="005C361C" w:rsidRPr="00AD3117">
        <w:t>9</w:t>
      </w:r>
      <w:r w:rsidR="00B97767" w:rsidRPr="00AD3117">
        <w:t xml:space="preserve"> </w:t>
      </w:r>
      <w:r w:rsidR="005C361C" w:rsidRPr="00AD3117">
        <w:t>channel modelling for Integrated Sensing And Communication (ISAC) for NR</w:t>
      </w:r>
      <w:r w:rsidRPr="00AD3117">
        <w:t xml:space="preserve"> was approved </w:t>
      </w:r>
      <w:r w:rsidR="00DB3B77" w:rsidRPr="00AD3117">
        <w:fldChar w:fldCharType="begin"/>
      </w:r>
      <w:r w:rsidR="00DB3B77" w:rsidRPr="00AD3117">
        <w:instrText xml:space="preserve"> REF _Ref99625861 \r \h </w:instrText>
      </w:r>
      <w:r w:rsidR="00DB3B77" w:rsidRPr="00AD3117">
        <w:fldChar w:fldCharType="separate"/>
      </w:r>
      <w:r w:rsidR="00526F7D" w:rsidRPr="00AD3117">
        <w:t>[1]</w:t>
      </w:r>
      <w:r w:rsidR="00DB3B77" w:rsidRPr="00AD3117">
        <w:fldChar w:fldCharType="end"/>
      </w:r>
      <w:r w:rsidRPr="00AD3117">
        <w:t xml:space="preserve">. </w:t>
      </w:r>
      <w:r w:rsidR="00263BDC" w:rsidRPr="00AD3117">
        <w:t>One of t</w:t>
      </w:r>
      <w:r w:rsidR="002D1E3A" w:rsidRPr="00AD3117">
        <w:t xml:space="preserve">he </w:t>
      </w:r>
      <w:r w:rsidR="0040611D" w:rsidRPr="00AD3117">
        <w:t>objective</w:t>
      </w:r>
      <w:r w:rsidR="00263BDC" w:rsidRPr="00AD3117">
        <w:t>s</w:t>
      </w:r>
      <w:r w:rsidR="002D1E3A" w:rsidRPr="00AD3117">
        <w:t xml:space="preserve"> of the SID </w:t>
      </w:r>
      <w:r w:rsidR="00263BDC" w:rsidRPr="00AD3117">
        <w:t>is to</w:t>
      </w:r>
      <w:r w:rsidR="002D1E3A" w:rsidRPr="00AD3117">
        <w:t xml:space="preserve"> </w:t>
      </w:r>
      <w:r w:rsidR="0013583C" w:rsidRPr="00AD3117">
        <w:t>defin</w:t>
      </w:r>
      <w:r w:rsidR="00263BDC" w:rsidRPr="00AD3117">
        <w:t>e</w:t>
      </w:r>
      <w:r w:rsidR="00297150" w:rsidRPr="00AD3117">
        <w:t xml:space="preserve"> </w:t>
      </w:r>
      <w:r w:rsidR="00673223" w:rsidRPr="00AD3117">
        <w:t>channel model</w:t>
      </w:r>
      <w:r w:rsidR="00366A0F" w:rsidRPr="00AD3117">
        <w:t>l</w:t>
      </w:r>
      <w:r w:rsidR="00673223" w:rsidRPr="00AD3117">
        <w:t>ing</w:t>
      </w:r>
      <w:r w:rsidR="004248B1" w:rsidRPr="00AD3117">
        <w:t xml:space="preserve"> details</w:t>
      </w:r>
      <w:r w:rsidR="00297150" w:rsidRPr="00AD3117">
        <w:t xml:space="preserve"> for ISAC</w:t>
      </w:r>
      <w:r w:rsidR="002D1E3A" w:rsidRPr="00AD3117">
        <w:t xml:space="preserve"> as shown below.</w:t>
      </w:r>
      <w:r w:rsidR="0031275C" w:rsidRPr="00AD3117">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AD3117" w14:paraId="58DE40CA" w14:textId="77777777" w:rsidTr="00210C00">
        <w:trPr>
          <w:trHeight w:val="5678"/>
        </w:trPr>
        <w:tc>
          <w:tcPr>
            <w:tcW w:w="9607" w:type="dxa"/>
            <w:shd w:val="clear" w:color="auto" w:fill="auto"/>
          </w:tcPr>
          <w:p w14:paraId="4AF61B26" w14:textId="77777777" w:rsidR="00286F32" w:rsidRPr="00AD3117" w:rsidRDefault="00286F32" w:rsidP="00286F32">
            <w:pPr>
              <w:spacing w:after="0"/>
              <w:rPr>
                <w:rFonts w:eastAsia="Times New Roman"/>
                <w:bCs/>
              </w:rPr>
            </w:pPr>
            <w:r w:rsidRPr="00AD3117">
              <w:rPr>
                <w:rFonts w:eastAsia="Times New Roman"/>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AD3117" w:rsidRDefault="00286F32" w:rsidP="006529E5">
            <w:pPr>
              <w:numPr>
                <w:ilvl w:val="0"/>
                <w:numId w:val="12"/>
              </w:numPr>
              <w:spacing w:after="0"/>
              <w:rPr>
                <w:rFonts w:eastAsia="Times New Roman"/>
                <w:bCs/>
              </w:rPr>
            </w:pPr>
            <w:r w:rsidRPr="00AD3117">
              <w:rPr>
                <w:rFonts w:eastAsia="Times New Roman"/>
                <w:bCs/>
              </w:rPr>
              <w:t>UAVs</w:t>
            </w:r>
          </w:p>
          <w:p w14:paraId="65D624C8" w14:textId="77777777" w:rsidR="00286F32" w:rsidRPr="00AD3117" w:rsidRDefault="00286F32" w:rsidP="006529E5">
            <w:pPr>
              <w:numPr>
                <w:ilvl w:val="0"/>
                <w:numId w:val="12"/>
              </w:numPr>
              <w:spacing w:after="0"/>
              <w:rPr>
                <w:rFonts w:eastAsia="Times New Roman"/>
                <w:bCs/>
              </w:rPr>
            </w:pPr>
            <w:r w:rsidRPr="00AD3117">
              <w:rPr>
                <w:rFonts w:eastAsia="Times New Roman"/>
                <w:bCs/>
              </w:rPr>
              <w:t xml:space="preserve">Humans indoors and outdoors </w:t>
            </w:r>
          </w:p>
          <w:p w14:paraId="634DF46E" w14:textId="77777777" w:rsidR="00286F32" w:rsidRPr="00AD3117" w:rsidRDefault="00286F32" w:rsidP="006529E5">
            <w:pPr>
              <w:numPr>
                <w:ilvl w:val="0"/>
                <w:numId w:val="12"/>
              </w:numPr>
              <w:spacing w:after="0"/>
              <w:rPr>
                <w:rFonts w:eastAsia="Times New Roman"/>
                <w:bCs/>
              </w:rPr>
            </w:pPr>
            <w:r w:rsidRPr="00AD3117">
              <w:rPr>
                <w:rFonts w:eastAsia="Times New Roman"/>
                <w:bCs/>
              </w:rPr>
              <w:t>Automotive vehicles (at least outdoors)</w:t>
            </w:r>
          </w:p>
          <w:p w14:paraId="40A70FC1" w14:textId="77777777" w:rsidR="00286F32" w:rsidRPr="00AD3117" w:rsidRDefault="00286F32" w:rsidP="006529E5">
            <w:pPr>
              <w:numPr>
                <w:ilvl w:val="0"/>
                <w:numId w:val="12"/>
              </w:numPr>
              <w:spacing w:after="0"/>
              <w:rPr>
                <w:rFonts w:eastAsia="Times New Roman"/>
                <w:bCs/>
              </w:rPr>
            </w:pPr>
            <w:r w:rsidRPr="00AD3117">
              <w:rPr>
                <w:rFonts w:eastAsia="Times New Roman"/>
                <w:bCs/>
              </w:rPr>
              <w:t>Automated guided vehicles (e.g. in indoor factories)</w:t>
            </w:r>
          </w:p>
          <w:p w14:paraId="64143940" w14:textId="77777777" w:rsidR="00286F32" w:rsidRPr="00AD3117" w:rsidRDefault="00286F32" w:rsidP="006529E5">
            <w:pPr>
              <w:numPr>
                <w:ilvl w:val="0"/>
                <w:numId w:val="12"/>
              </w:numPr>
              <w:spacing w:after="0"/>
              <w:rPr>
                <w:rFonts w:eastAsia="Times New Roman"/>
                <w:bCs/>
              </w:rPr>
            </w:pPr>
            <w:r w:rsidRPr="00AD3117">
              <w:rPr>
                <w:rFonts w:eastAsia="Times New Roman"/>
                <w:bCs/>
              </w:rPr>
              <w:t>Objects creating hazards on roads/railways, with a minimum size dependent on frequency</w:t>
            </w:r>
          </w:p>
          <w:p w14:paraId="76E539CB" w14:textId="77777777" w:rsidR="00286F32" w:rsidRPr="00AD3117" w:rsidRDefault="00286F32" w:rsidP="00286F32">
            <w:pPr>
              <w:spacing w:after="0"/>
              <w:rPr>
                <w:rFonts w:eastAsia="Times New Roman"/>
                <w:bCs/>
              </w:rPr>
            </w:pPr>
          </w:p>
          <w:p w14:paraId="52E71004" w14:textId="77777777" w:rsidR="00286F32" w:rsidRPr="00AD3117" w:rsidRDefault="00286F32" w:rsidP="00286F32">
            <w:pPr>
              <w:spacing w:after="0"/>
              <w:rPr>
                <w:rFonts w:eastAsia="Times New Roman"/>
                <w:bCs/>
              </w:rPr>
            </w:pPr>
            <w:r w:rsidRPr="00AD3117">
              <w:rPr>
                <w:rFonts w:eastAsia="Times New Roman"/>
                <w:bCs/>
              </w:rPr>
              <w:t xml:space="preserve">All six sensing modes should be considered (i.e. TRP-TRP bistatic, TRP monostatic, TRP-UE bistatic, UE-TRP bistatic, UE-UE bistatic, UE monostatic). </w:t>
            </w:r>
          </w:p>
          <w:p w14:paraId="055E3941" w14:textId="77777777" w:rsidR="00286F32" w:rsidRPr="00AD3117" w:rsidRDefault="00286F32" w:rsidP="00286F32">
            <w:pPr>
              <w:spacing w:after="0"/>
              <w:rPr>
                <w:rFonts w:eastAsia="Times New Roman"/>
                <w:bCs/>
              </w:rPr>
            </w:pPr>
          </w:p>
          <w:p w14:paraId="0AC73740" w14:textId="77777777" w:rsidR="00286F32" w:rsidRPr="00AD3117" w:rsidRDefault="00286F32" w:rsidP="00286F32">
            <w:pPr>
              <w:spacing w:after="0"/>
              <w:rPr>
                <w:rFonts w:eastAsia="Times New Roman"/>
                <w:bCs/>
              </w:rPr>
            </w:pPr>
            <w:r w:rsidRPr="00AD3117">
              <w:rPr>
                <w:rFonts w:eastAsia="Times New Roman"/>
                <w:bCs/>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AD3117" w:rsidRDefault="00286F32" w:rsidP="00286F32">
            <w:pPr>
              <w:spacing w:after="0"/>
              <w:rPr>
                <w:rFonts w:eastAsia="Times New Roman"/>
                <w:bCs/>
              </w:rPr>
            </w:pPr>
          </w:p>
          <w:p w14:paraId="567628E5" w14:textId="77777777" w:rsidR="00286F32" w:rsidRPr="00AD3117" w:rsidRDefault="00286F32" w:rsidP="00286F32">
            <w:pPr>
              <w:spacing w:after="0"/>
              <w:rPr>
                <w:rFonts w:eastAsia="Times New Roman"/>
                <w:bCs/>
              </w:rPr>
            </w:pPr>
            <w:r w:rsidRPr="00AD3117">
              <w:rPr>
                <w:rFonts w:eastAsia="Times New Roman"/>
                <w:bCs/>
              </w:rPr>
              <w:t>For the above use cases, sensing modes and frequencies:</w:t>
            </w:r>
          </w:p>
          <w:p w14:paraId="0E0BB07C" w14:textId="77777777" w:rsidR="00286F32" w:rsidRPr="00AD3117" w:rsidRDefault="00286F32" w:rsidP="006529E5">
            <w:pPr>
              <w:numPr>
                <w:ilvl w:val="0"/>
                <w:numId w:val="10"/>
              </w:numPr>
              <w:spacing w:after="0"/>
              <w:rPr>
                <w:rFonts w:eastAsia="Times New Roman"/>
                <w:bCs/>
              </w:rPr>
            </w:pPr>
            <w:r w:rsidRPr="00AD3117">
              <w:rPr>
                <w:rFonts w:eastAsia="Times New Roman"/>
                <w:bCs/>
              </w:rPr>
              <w:t>Identify details of the deployment scenarios corresponding to the above use cases.</w:t>
            </w:r>
          </w:p>
          <w:p w14:paraId="717E4FF9" w14:textId="77777777" w:rsidR="00286F32" w:rsidRPr="00AD3117" w:rsidRDefault="00286F32" w:rsidP="006529E5">
            <w:pPr>
              <w:numPr>
                <w:ilvl w:val="0"/>
                <w:numId w:val="10"/>
              </w:numPr>
              <w:spacing w:after="0"/>
              <w:rPr>
                <w:rFonts w:eastAsia="Times New Roman"/>
                <w:bCs/>
                <w:highlight w:val="cyan"/>
              </w:rPr>
            </w:pPr>
            <w:r w:rsidRPr="00AD3117">
              <w:rPr>
                <w:rFonts w:eastAsia="Times New Roman"/>
                <w:bCs/>
                <w:highlight w:val="cyan"/>
              </w:rPr>
              <w:t>Define channel modelling details for sensing using 38.901 as a starting point, and taking into account relevant measurements, including:</w:t>
            </w:r>
          </w:p>
          <w:p w14:paraId="15CEF5E0" w14:textId="77777777" w:rsidR="00286F32" w:rsidRPr="00AD3117" w:rsidRDefault="00286F32" w:rsidP="006529E5">
            <w:pPr>
              <w:numPr>
                <w:ilvl w:val="0"/>
                <w:numId w:val="11"/>
              </w:numPr>
              <w:spacing w:after="0"/>
              <w:rPr>
                <w:rFonts w:eastAsia="Times New Roman"/>
                <w:bCs/>
                <w:highlight w:val="cyan"/>
              </w:rPr>
            </w:pPr>
            <w:r w:rsidRPr="00AD3117">
              <w:rPr>
                <w:rFonts w:eastAsia="Times New Roman"/>
                <w:bCs/>
                <w:highlight w:val="cyan"/>
              </w:rPr>
              <w:t>modelling of sensing targets and background environment, including, for example (if needed by the above use cases), radar cross-section (RCS), mobility and clutter/scattering patterns;</w:t>
            </w:r>
          </w:p>
          <w:p w14:paraId="3FBB53F0" w14:textId="77777777" w:rsidR="00286F32" w:rsidRPr="00AD3117" w:rsidRDefault="00286F32" w:rsidP="006529E5">
            <w:pPr>
              <w:numPr>
                <w:ilvl w:val="0"/>
                <w:numId w:val="11"/>
              </w:numPr>
              <w:spacing w:after="0"/>
              <w:rPr>
                <w:rFonts w:eastAsia="Times New Roman"/>
                <w:bCs/>
                <w:highlight w:val="cyan"/>
              </w:rPr>
            </w:pPr>
            <w:r w:rsidRPr="00AD3117">
              <w:rPr>
                <w:rFonts w:eastAsia="Times New Roman"/>
                <w:bCs/>
                <w:highlight w:val="cyan"/>
              </w:rPr>
              <w:t>spatial consistency.</w:t>
            </w:r>
          </w:p>
          <w:p w14:paraId="7CE42EA4" w14:textId="7AE2543E" w:rsidR="00F92BE8" w:rsidRPr="00AD3117" w:rsidRDefault="00F92BE8" w:rsidP="00286F32">
            <w:pPr>
              <w:spacing w:after="0"/>
              <w:rPr>
                <w:rFonts w:eastAsia="Times New Roman"/>
                <w:bCs/>
              </w:rPr>
            </w:pPr>
          </w:p>
        </w:tc>
      </w:tr>
    </w:tbl>
    <w:p w14:paraId="3BDFEE4B" w14:textId="77777777" w:rsidR="001B579C" w:rsidRPr="00AD3117" w:rsidRDefault="001B579C" w:rsidP="001B579C">
      <w:pPr>
        <w:jc w:val="both"/>
      </w:pPr>
    </w:p>
    <w:p w14:paraId="18C589CA" w14:textId="5163E4A5" w:rsidR="001B579C" w:rsidRPr="00AD3117" w:rsidRDefault="001B579C" w:rsidP="001B579C">
      <w:pPr>
        <w:jc w:val="both"/>
      </w:pPr>
      <w:r w:rsidRPr="00AD3117">
        <w:t xml:space="preserve">The following agreements </w:t>
      </w:r>
      <w:r w:rsidR="002718CE" w:rsidRPr="00AD3117">
        <w:t xml:space="preserve">and working assumption </w:t>
      </w:r>
      <w:r w:rsidRPr="00AD3117">
        <w:t>were made in RAN1 #1</w:t>
      </w:r>
      <w:r w:rsidR="004843DC" w:rsidRPr="00AD3117">
        <w:t>20</w:t>
      </w:r>
      <w:r w:rsidR="00ED63DE" w:rsidRPr="00AD3117">
        <w:t xml:space="preserve"> </w:t>
      </w:r>
      <w:r w:rsidR="00ED63DE" w:rsidRPr="00AD3117">
        <w:fldChar w:fldCharType="begin"/>
      </w:r>
      <w:r w:rsidR="00ED63DE" w:rsidRPr="00AD3117">
        <w:instrText xml:space="preserve"> REF _Ref181546770 \r \h </w:instrText>
      </w:r>
      <w:r w:rsidR="00ED63DE" w:rsidRPr="00AD3117">
        <w:fldChar w:fldCharType="separate"/>
      </w:r>
      <w:r w:rsidR="00526F7D" w:rsidRPr="00AD3117">
        <w:t>[2]</w:t>
      </w:r>
      <w:r w:rsidR="00ED63DE" w:rsidRPr="00AD3117">
        <w:fldChar w:fldCharType="end"/>
      </w:r>
      <w:r w:rsidRPr="00AD3117">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1"/>
      </w:tblGrid>
      <w:tr w:rsidR="001B579C" w:rsidRPr="00AD3117" w14:paraId="4D25450B" w14:textId="77777777" w:rsidTr="003940E2">
        <w:trPr>
          <w:trHeight w:val="4499"/>
        </w:trPr>
        <w:tc>
          <w:tcPr>
            <w:tcW w:w="9607" w:type="dxa"/>
            <w:shd w:val="clear" w:color="auto" w:fill="auto"/>
          </w:tcPr>
          <w:p w14:paraId="44F1212D" w14:textId="77777777" w:rsidR="00526F7D" w:rsidRPr="00526F7D" w:rsidRDefault="00526F7D" w:rsidP="00526F7D">
            <w:pPr>
              <w:overflowPunct/>
              <w:autoSpaceDE/>
              <w:autoSpaceDN/>
              <w:adjustRightInd/>
              <w:spacing w:after="0"/>
              <w:textAlignment w:val="auto"/>
              <w:rPr>
                <w:rFonts w:ascii="Times" w:eastAsia="Batang" w:hAnsi="Times"/>
                <w:szCs w:val="24"/>
                <w:lang w:eastAsia="en-US"/>
              </w:rPr>
            </w:pPr>
            <w:r w:rsidRPr="00526F7D">
              <w:rPr>
                <w:rFonts w:ascii="Times" w:eastAsia="Batang" w:hAnsi="Times"/>
                <w:szCs w:val="24"/>
                <w:highlight w:val="green"/>
                <w:lang w:eastAsia="en-US"/>
              </w:rPr>
              <w:t>Agreement</w:t>
            </w:r>
          </w:p>
          <w:p w14:paraId="7192A239" w14:textId="77777777" w:rsidR="00526F7D" w:rsidRPr="00526F7D" w:rsidRDefault="00526F7D" w:rsidP="00526F7D">
            <w:pPr>
              <w:overflowPunct/>
              <w:autoSpaceDE/>
              <w:autoSpaceDN/>
              <w:adjustRightInd/>
              <w:spacing w:after="0"/>
              <w:textAlignment w:val="auto"/>
              <w:rPr>
                <w:rFonts w:ascii="Times" w:eastAsia="Batang" w:hAnsi="Times"/>
                <w:szCs w:val="24"/>
                <w:lang w:eastAsia="en-US"/>
              </w:rPr>
            </w:pPr>
            <w:r w:rsidRPr="00526F7D">
              <w:rPr>
                <w:rFonts w:ascii="Times" w:eastAsia="Batang" w:hAnsi="Times"/>
                <w:szCs w:val="24"/>
                <w:lang w:eastAsia="en-US"/>
              </w:rPr>
              <w:t>For bistatic/monostatic RCS</w:t>
            </w:r>
          </w:p>
          <w:p w14:paraId="21664D9C" w14:textId="77777777" w:rsidR="00526F7D" w:rsidRPr="00526F7D" w:rsidRDefault="00526F7D" w:rsidP="00526F7D">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26F7D">
              <w:rPr>
                <w:rFonts w:ascii="Times" w:eastAsia="Batang" w:hAnsi="Times"/>
                <w:lang w:eastAsia="zh-CN"/>
              </w:rPr>
              <w:t>RCS values/pattern for a scattering point of a target for bistatic sensing is generated by A*B1*B2 (i.e., Option 3 from the agreement in RAN1 #118bis)</w:t>
            </w:r>
          </w:p>
          <w:p w14:paraId="6CBC1889" w14:textId="77777777" w:rsidR="00526F7D" w:rsidRPr="00526F7D" w:rsidRDefault="00526F7D" w:rsidP="00526F7D">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26F7D">
              <w:rPr>
                <w:rFonts w:ascii="Times" w:eastAsia="Batang" w:hAnsi="Times"/>
                <w:lang w:eastAsia="zh-CN"/>
              </w:rPr>
              <w:t>RCS values/pattern obtained by setting the same incident/scattered angle in the RCS model for bistatic sensing should be aligned with RCS for monostatic sensing</w:t>
            </w:r>
          </w:p>
          <w:p w14:paraId="070628D3" w14:textId="77777777" w:rsidR="00526F7D" w:rsidRPr="00526F7D" w:rsidRDefault="00526F7D" w:rsidP="00526F7D">
            <w:pPr>
              <w:overflowPunct/>
              <w:autoSpaceDE/>
              <w:autoSpaceDN/>
              <w:adjustRightInd/>
              <w:spacing w:after="0"/>
              <w:textAlignment w:val="auto"/>
              <w:rPr>
                <w:rFonts w:ascii="Times" w:eastAsia="Batang" w:hAnsi="Times"/>
                <w:szCs w:val="24"/>
                <w:lang w:eastAsia="en-US"/>
              </w:rPr>
            </w:pPr>
          </w:p>
          <w:p w14:paraId="1258CD18" w14:textId="77777777" w:rsidR="00526F7D" w:rsidRPr="00526F7D" w:rsidRDefault="00526F7D" w:rsidP="00526F7D">
            <w:pPr>
              <w:overflowPunct/>
              <w:autoSpaceDE/>
              <w:autoSpaceDN/>
              <w:adjustRightInd/>
              <w:spacing w:after="0"/>
              <w:jc w:val="both"/>
              <w:textAlignment w:val="auto"/>
              <w:rPr>
                <w:rFonts w:eastAsia="Malgun Gothic"/>
                <w:highlight w:val="green"/>
                <w:lang w:eastAsia="en-US"/>
              </w:rPr>
            </w:pPr>
            <w:r w:rsidRPr="00526F7D">
              <w:rPr>
                <w:rFonts w:eastAsia="Malgun Gothic"/>
                <w:highlight w:val="green"/>
                <w:lang w:eastAsia="en-US"/>
              </w:rPr>
              <w:t>Agreement</w:t>
            </w:r>
          </w:p>
          <w:p w14:paraId="73C0CC29" w14:textId="77777777" w:rsidR="00526F7D" w:rsidRPr="00526F7D" w:rsidRDefault="00526F7D" w:rsidP="00526F7D">
            <w:pPr>
              <w:overflowPunct/>
              <w:autoSpaceDE/>
              <w:autoSpaceDN/>
              <w:adjustRightInd/>
              <w:spacing w:after="0"/>
              <w:jc w:val="both"/>
              <w:textAlignment w:val="auto"/>
              <w:rPr>
                <w:rFonts w:eastAsia="Malgun Gothic"/>
                <w:lang w:eastAsia="en-US"/>
              </w:rPr>
            </w:pPr>
            <w:r w:rsidRPr="00526F7D">
              <w:rPr>
                <w:rFonts w:eastAsia="Malgun Gothic"/>
                <w:lang w:eastAsia="en-US"/>
              </w:rPr>
              <w:t>RCS model and application in ISAC channel generation</w:t>
            </w:r>
          </w:p>
          <w:p w14:paraId="466534CF" w14:textId="77777777" w:rsidR="00526F7D" w:rsidRPr="00526F7D" w:rsidRDefault="00526F7D" w:rsidP="00526F7D">
            <w:pPr>
              <w:numPr>
                <w:ilvl w:val="0"/>
                <w:numId w:val="30"/>
              </w:numPr>
              <w:tabs>
                <w:tab w:val="left" w:pos="0"/>
              </w:tabs>
              <w:suppressAutoHyphens/>
              <w:overflowPunct/>
              <w:autoSpaceDE/>
              <w:autoSpaceDN/>
              <w:adjustRightInd/>
              <w:spacing w:after="0" w:line="240" w:lineRule="atLeast"/>
              <w:ind w:left="420"/>
              <w:textAlignment w:val="auto"/>
              <w:rPr>
                <w:rFonts w:ascii="Times" w:eastAsia="Malgun Gothic" w:hAnsi="Times"/>
                <w:lang w:eastAsia="zh-CN"/>
              </w:rPr>
            </w:pPr>
            <w:r w:rsidRPr="00526F7D">
              <w:rPr>
                <w:rFonts w:ascii="Times" w:eastAsia="Malgun Gothic" w:hAnsi="Times"/>
                <w:lang w:eastAsia="zh-CN"/>
              </w:rPr>
              <w:t>To define the RCS model (RCS=A*B1*B2) for a scattering point of a target, when the target type is vehicle, large size UAV, human with RCS model 2, AGV</w:t>
            </w:r>
          </w:p>
          <w:p w14:paraId="33A7C30A" w14:textId="77777777" w:rsidR="00526F7D" w:rsidRPr="00526F7D" w:rsidRDefault="00526F7D" w:rsidP="00526F7D">
            <w:pPr>
              <w:numPr>
                <w:ilvl w:val="1"/>
                <w:numId w:val="30"/>
              </w:numPr>
              <w:tabs>
                <w:tab w:val="left" w:pos="0"/>
              </w:tabs>
              <w:suppressAutoHyphens/>
              <w:overflowPunct/>
              <w:autoSpaceDE/>
              <w:autoSpaceDN/>
              <w:adjustRightInd/>
              <w:spacing w:after="0" w:line="240" w:lineRule="atLeast"/>
              <w:ind w:left="840"/>
              <w:textAlignment w:val="auto"/>
              <w:rPr>
                <w:rFonts w:ascii="Times" w:eastAsia="Malgun Gothic" w:hAnsi="Times"/>
                <w:lang w:eastAsia="zh-CN"/>
              </w:rPr>
            </w:pPr>
            <w:r w:rsidRPr="00526F7D">
              <w:rPr>
                <w:rFonts w:ascii="Times" w:eastAsia="Malgun Gothic" w:hAnsi="Times"/>
                <w:lang w:eastAsia="zh-CN"/>
              </w:rPr>
              <w:t>The values/pattern of the product of component A and B1, i.e., A*B1 is given per target type, expressed in dBsm scale</w:t>
            </w:r>
          </w:p>
          <w:p w14:paraId="45F2284E" w14:textId="77777777" w:rsidR="00526F7D" w:rsidRPr="00526F7D" w:rsidRDefault="00526F7D" w:rsidP="00526F7D">
            <w:pPr>
              <w:numPr>
                <w:ilvl w:val="1"/>
                <w:numId w:val="30"/>
              </w:numPr>
              <w:tabs>
                <w:tab w:val="left" w:pos="0"/>
              </w:tabs>
              <w:suppressAutoHyphens/>
              <w:overflowPunct/>
              <w:autoSpaceDE/>
              <w:autoSpaceDN/>
              <w:adjustRightInd/>
              <w:spacing w:after="0" w:line="240" w:lineRule="atLeast"/>
              <w:ind w:left="840"/>
              <w:textAlignment w:val="auto"/>
              <w:rPr>
                <w:rFonts w:ascii="Times" w:eastAsia="Malgun Gothic" w:hAnsi="Times"/>
                <w:lang w:eastAsia="zh-CN"/>
              </w:rPr>
            </w:pPr>
            <w:r w:rsidRPr="00526F7D">
              <w:rPr>
                <w:rFonts w:ascii="Times" w:eastAsia="Malgun Gothic" w:hAnsi="Times"/>
                <w:lang w:eastAsia="zh-CN"/>
              </w:rPr>
              <w:t>Component A is expressed in dBsm scale. B1 is dependent on A*B1 and value of component A.</w:t>
            </w:r>
          </w:p>
          <w:p w14:paraId="760111B9" w14:textId="77777777" w:rsidR="00526F7D" w:rsidRPr="00526F7D" w:rsidRDefault="00526F7D" w:rsidP="00526F7D">
            <w:pPr>
              <w:numPr>
                <w:ilvl w:val="1"/>
                <w:numId w:val="30"/>
              </w:numPr>
              <w:suppressAutoHyphens/>
              <w:overflowPunct/>
              <w:autoSpaceDE/>
              <w:autoSpaceDN/>
              <w:adjustRightInd/>
              <w:spacing w:after="0" w:line="240" w:lineRule="atLeast"/>
              <w:textAlignment w:val="auto"/>
              <w:rPr>
                <w:rFonts w:ascii="Times" w:eastAsia="Malgun Gothic" w:hAnsi="Times"/>
                <w:lang w:eastAsia="zh-CN"/>
              </w:rPr>
            </w:pPr>
            <w:r w:rsidRPr="00526F7D">
              <w:rPr>
                <w:rFonts w:ascii="Times" w:eastAsia="Malgun Gothic" w:hAnsi="Times"/>
                <w:lang w:eastAsia="zh-CN"/>
              </w:rPr>
              <w:t>A is equal to a single value per target type</w:t>
            </w:r>
          </w:p>
          <w:p w14:paraId="2211DACC" w14:textId="77777777" w:rsidR="00526F7D" w:rsidRPr="00526F7D" w:rsidRDefault="00526F7D" w:rsidP="00526F7D">
            <w:pPr>
              <w:numPr>
                <w:ilvl w:val="2"/>
                <w:numId w:val="30"/>
              </w:numPr>
              <w:suppressAutoHyphens/>
              <w:overflowPunct/>
              <w:autoSpaceDE/>
              <w:autoSpaceDN/>
              <w:adjustRightInd/>
              <w:spacing w:after="0" w:line="240" w:lineRule="atLeast"/>
              <w:textAlignment w:val="auto"/>
              <w:rPr>
                <w:rFonts w:ascii="Times" w:eastAsia="Malgun Gothic" w:hAnsi="Times"/>
                <w:lang w:eastAsia="zh-CN"/>
              </w:rPr>
            </w:pPr>
            <w:r w:rsidRPr="00526F7D">
              <w:rPr>
                <w:rFonts w:ascii="Times" w:eastAsia="Malgun Gothic" w:hAnsi="Times"/>
                <w:lang w:eastAsia="zh-CN"/>
              </w:rPr>
              <w:t>FFS: this allows different values for the same target type with different size, if needed</w:t>
            </w:r>
          </w:p>
          <w:p w14:paraId="22038FDD" w14:textId="77777777" w:rsidR="00526F7D" w:rsidRPr="00526F7D" w:rsidRDefault="00526F7D" w:rsidP="00526F7D">
            <w:pPr>
              <w:numPr>
                <w:ilvl w:val="2"/>
                <w:numId w:val="30"/>
              </w:numPr>
              <w:suppressAutoHyphens/>
              <w:overflowPunct/>
              <w:autoSpaceDE/>
              <w:autoSpaceDN/>
              <w:adjustRightInd/>
              <w:spacing w:after="0" w:line="240" w:lineRule="atLeast"/>
              <w:textAlignment w:val="auto"/>
              <w:rPr>
                <w:rFonts w:ascii="Times" w:eastAsia="Malgun Gothic" w:hAnsi="Times"/>
                <w:lang w:eastAsia="zh-CN"/>
              </w:rPr>
            </w:pPr>
            <w:r w:rsidRPr="00526F7D">
              <w:rPr>
                <w:rFonts w:ascii="Times" w:eastAsia="Malgun Gothic" w:hAnsi="Times"/>
                <w:lang w:eastAsia="zh-CN"/>
              </w:rPr>
              <w:t>FFS: this allows different values for monostatic and bistatic sensing, if needed</w:t>
            </w:r>
          </w:p>
          <w:p w14:paraId="7DB2DD42" w14:textId="77777777" w:rsidR="00526F7D" w:rsidRPr="00526F7D" w:rsidRDefault="00526F7D" w:rsidP="00526F7D">
            <w:pPr>
              <w:numPr>
                <w:ilvl w:val="1"/>
                <w:numId w:val="30"/>
              </w:numPr>
              <w:tabs>
                <w:tab w:val="left" w:pos="0"/>
              </w:tabs>
              <w:suppressAutoHyphens/>
              <w:overflowPunct/>
              <w:autoSpaceDE/>
              <w:autoSpaceDN/>
              <w:adjustRightInd/>
              <w:spacing w:after="0" w:line="240" w:lineRule="atLeast"/>
              <w:ind w:left="840"/>
              <w:textAlignment w:val="auto"/>
              <w:rPr>
                <w:rFonts w:ascii="Times" w:eastAsia="Malgun Gothic" w:hAnsi="Times"/>
                <w:lang w:eastAsia="zh-CN"/>
              </w:rPr>
            </w:pPr>
            <w:r w:rsidRPr="00526F7D">
              <w:rPr>
                <w:rFonts w:ascii="Times" w:eastAsia="Malgun Gothic" w:hAnsi="Times"/>
                <w:lang w:eastAsia="zh-CN"/>
              </w:rPr>
              <w:lastRenderedPageBreak/>
              <w:t xml:space="preserve">Component B2 follows log-normal distribution. The mean </w:t>
            </w:r>
            <m:oMath>
              <m:sSub>
                <m:sSubPr>
                  <m:ctrlPr>
                    <w:rPr>
                      <w:rFonts w:ascii="Cambria Math" w:eastAsia="Malgun Gothic" w:hAnsi="Cambria Math"/>
                      <w:lang w:eastAsia="zh-CN"/>
                    </w:rPr>
                  </m:ctrlPr>
                </m:sSubPr>
                <m:e>
                  <m:r>
                    <w:rPr>
                      <w:rFonts w:ascii="Cambria Math" w:eastAsia="Malgun Gothic" w:hAnsi="Cambria Math"/>
                      <w:lang w:eastAsia="zh-CN"/>
                    </w:rPr>
                    <m:t>μ</m:t>
                  </m:r>
                </m:e>
                <m:sub>
                  <m:r>
                    <w:rPr>
                      <w:rFonts w:ascii="Cambria Math" w:eastAsia="Malgun Gothic" w:hAnsi="Cambria Math"/>
                      <w:lang w:eastAsia="zh-CN"/>
                    </w:rPr>
                    <m:t>B</m:t>
                  </m:r>
                  <m:r>
                    <m:rPr>
                      <m:sty m:val="p"/>
                    </m:rPr>
                    <w:rPr>
                      <w:rFonts w:ascii="Cambria Math" w:eastAsia="Malgun Gothic" w:hAnsi="Cambria Math"/>
                      <w:lang w:eastAsia="zh-CN"/>
                    </w:rPr>
                    <m:t>2_dB</m:t>
                  </m:r>
                </m:sub>
              </m:sSub>
            </m:oMath>
            <w:r w:rsidRPr="00526F7D">
              <w:rPr>
                <w:rFonts w:ascii="Times" w:eastAsia="Malgun Gothic" w:hAnsi="Times"/>
                <w:lang w:eastAsia="zh-CN"/>
              </w:rPr>
              <w:t xml:space="preserve"> and variance </w:t>
            </w:r>
            <m:oMath>
              <m:sSubSup>
                <m:sSubSupPr>
                  <m:ctrlPr>
                    <w:rPr>
                      <w:rFonts w:ascii="Cambria Math" w:eastAsia="Malgun Gothic" w:hAnsi="Cambria Math"/>
                      <w:lang w:eastAsia="zh-CN"/>
                    </w:rPr>
                  </m:ctrlPr>
                </m:sSubSupPr>
                <m:e>
                  <m:r>
                    <w:rPr>
                      <w:rFonts w:ascii="Cambria Math" w:eastAsia="Malgun Gothic" w:hAnsi="Cambria Math"/>
                      <w:lang w:eastAsia="zh-CN"/>
                    </w:rPr>
                    <m:t>σ</m:t>
                  </m:r>
                </m:e>
                <m:sub>
                  <m:r>
                    <w:rPr>
                      <w:rFonts w:ascii="Cambria Math" w:eastAsia="Malgun Gothic" w:hAnsi="Cambria Math"/>
                      <w:lang w:eastAsia="zh-CN"/>
                    </w:rPr>
                    <m:t>B</m:t>
                  </m:r>
                  <m:r>
                    <m:rPr>
                      <m:sty m:val="p"/>
                    </m:rPr>
                    <w:rPr>
                      <w:rFonts w:ascii="Cambria Math" w:eastAsia="Malgun Gothic" w:hAnsi="Cambria Math"/>
                      <w:lang w:eastAsia="zh-CN"/>
                    </w:rPr>
                    <m:t>2_dB</m:t>
                  </m:r>
                </m:sub>
                <m:sup>
                  <m:r>
                    <m:rPr>
                      <m:sty m:val="p"/>
                    </m:rPr>
                    <w:rPr>
                      <w:rFonts w:ascii="Cambria Math" w:eastAsia="Malgun Gothic" w:hAnsi="Cambria Math"/>
                      <w:lang w:eastAsia="zh-CN"/>
                    </w:rPr>
                    <m:t>2</m:t>
                  </m:r>
                </m:sup>
              </m:sSubSup>
            </m:oMath>
            <w:r w:rsidRPr="00526F7D">
              <w:rPr>
                <w:rFonts w:ascii="Times" w:eastAsia="Malgun Gothic" w:hAnsi="Times"/>
                <w:lang w:eastAsia="zh-CN"/>
              </w:rPr>
              <w:t xml:space="preserve"> used to characterize </w:t>
            </w:r>
            <m:oMath>
              <m:r>
                <w:rPr>
                  <w:rFonts w:ascii="Cambria Math" w:eastAsia="Malgun Gothic" w:hAnsi="Cambria Math"/>
                  <w:lang w:eastAsia="zh-CN"/>
                </w:rPr>
                <m:t>10lg</m:t>
              </m:r>
              <m:d>
                <m:dPr>
                  <m:ctrlPr>
                    <w:rPr>
                      <w:rFonts w:ascii="Cambria Math" w:eastAsia="Malgun Gothic" w:hAnsi="Cambria Math"/>
                      <w:i/>
                      <w:lang w:eastAsia="zh-CN"/>
                    </w:rPr>
                  </m:ctrlPr>
                </m:dPr>
                <m:e>
                  <m:r>
                    <w:rPr>
                      <w:rFonts w:ascii="Cambria Math" w:eastAsia="Malgun Gothic" w:hAnsi="Cambria Math"/>
                      <w:lang w:eastAsia="zh-CN"/>
                    </w:rPr>
                    <m:t>B</m:t>
                  </m:r>
                  <m:r>
                    <m:rPr>
                      <m:sty m:val="p"/>
                    </m:rPr>
                    <w:rPr>
                      <w:rFonts w:ascii="Cambria Math" w:eastAsia="Malgun Gothic" w:hAnsi="Cambria Math"/>
                      <w:lang w:eastAsia="zh-CN"/>
                    </w:rPr>
                    <m:t>2</m:t>
                  </m:r>
                </m:e>
              </m:d>
            </m:oMath>
            <w:r w:rsidRPr="00526F7D">
              <w:rPr>
                <w:rFonts w:ascii="Times" w:eastAsia="Malgun Gothic" w:hAnsi="Times"/>
                <w:lang w:eastAsia="zh-CN"/>
              </w:rPr>
              <w:t xml:space="preserve"> satisfied a fixed relation </w:t>
            </w:r>
            <m:oMath>
              <m:sSub>
                <m:sSubPr>
                  <m:ctrlPr>
                    <w:rPr>
                      <w:rFonts w:ascii="Cambria Math" w:eastAsia="Malgun Gothic" w:hAnsi="Cambria Math"/>
                      <w:lang w:eastAsia="zh-CN"/>
                    </w:rPr>
                  </m:ctrlPr>
                </m:sSubPr>
                <m:e>
                  <m:r>
                    <w:rPr>
                      <w:rFonts w:ascii="Cambria Math" w:eastAsia="Malgun Gothic" w:hAnsi="Cambria Math"/>
                      <w:lang w:eastAsia="zh-CN"/>
                    </w:rPr>
                    <m:t>μ</m:t>
                  </m:r>
                </m:e>
                <m:sub>
                  <m:r>
                    <w:rPr>
                      <w:rFonts w:ascii="Cambria Math" w:eastAsia="Malgun Gothic" w:hAnsi="Cambria Math"/>
                      <w:lang w:eastAsia="zh-CN"/>
                    </w:rPr>
                    <m:t>B</m:t>
                  </m:r>
                  <m:r>
                    <m:rPr>
                      <m:sty m:val="p"/>
                    </m:rPr>
                    <w:rPr>
                      <w:rFonts w:ascii="Cambria Math" w:eastAsia="Malgun Gothic" w:hAnsi="Cambria Math"/>
                      <w:lang w:eastAsia="zh-CN"/>
                    </w:rPr>
                    <m:t>2_dB</m:t>
                  </m:r>
                </m:sub>
              </m:sSub>
              <m:r>
                <m:rPr>
                  <m:sty m:val="p"/>
                </m:rPr>
                <w:rPr>
                  <w:rFonts w:ascii="Cambria Math" w:eastAsia="Malgun Gothic" w:hAnsi="Cambria Math"/>
                  <w:lang w:eastAsia="zh-CN"/>
                </w:rPr>
                <m:t>=</m:t>
              </m:r>
              <m:f>
                <m:fPr>
                  <m:ctrlPr>
                    <w:rPr>
                      <w:rFonts w:ascii="Cambria Math" w:eastAsia="Malgun Gothic" w:hAnsi="Cambria Math"/>
                      <w:lang w:eastAsia="zh-CN"/>
                    </w:rPr>
                  </m:ctrlPr>
                </m:fPr>
                <m:num>
                  <m:r>
                    <m:rPr>
                      <m:sty m:val="p"/>
                    </m:rPr>
                    <w:rPr>
                      <w:rFonts w:ascii="Cambria Math" w:eastAsia="Malgun Gothic" w:hAnsi="Cambria Math"/>
                      <w:lang w:eastAsia="zh-CN"/>
                    </w:rPr>
                    <m:t>-</m:t>
                  </m:r>
                  <m:r>
                    <w:rPr>
                      <w:rFonts w:ascii="Cambria Math" w:eastAsia="Malgun Gothic" w:hAnsi="Cambria Math"/>
                      <w:lang w:eastAsia="zh-CN"/>
                    </w:rPr>
                    <m:t>ln</m:t>
                  </m:r>
                  <m:d>
                    <m:dPr>
                      <m:ctrlPr>
                        <w:rPr>
                          <w:rFonts w:ascii="Cambria Math" w:eastAsia="Malgun Gothic" w:hAnsi="Cambria Math"/>
                          <w:lang w:eastAsia="zh-CN"/>
                        </w:rPr>
                      </m:ctrlPr>
                    </m:dPr>
                    <m:e>
                      <m:r>
                        <m:rPr>
                          <m:sty m:val="p"/>
                        </m:rPr>
                        <w:rPr>
                          <w:rFonts w:ascii="Cambria Math" w:eastAsia="Malgun Gothic" w:hAnsi="Cambria Math"/>
                          <w:lang w:eastAsia="zh-CN"/>
                        </w:rPr>
                        <m:t>10</m:t>
                      </m:r>
                    </m:e>
                  </m:d>
                </m:num>
                <m:den>
                  <m:r>
                    <m:rPr>
                      <m:sty m:val="p"/>
                    </m:rPr>
                    <w:rPr>
                      <w:rFonts w:ascii="Cambria Math" w:eastAsia="Malgun Gothic" w:hAnsi="Cambria Math"/>
                      <w:lang w:eastAsia="zh-CN"/>
                    </w:rPr>
                    <m:t>20</m:t>
                  </m:r>
                </m:den>
              </m:f>
              <m:sSubSup>
                <m:sSubSupPr>
                  <m:ctrlPr>
                    <w:rPr>
                      <w:rFonts w:ascii="Cambria Math" w:eastAsia="Malgun Gothic" w:hAnsi="Cambria Math"/>
                      <w:lang w:eastAsia="zh-CN"/>
                    </w:rPr>
                  </m:ctrlPr>
                </m:sSubSupPr>
                <m:e>
                  <m:r>
                    <w:rPr>
                      <w:rFonts w:ascii="Cambria Math" w:eastAsia="Malgun Gothic" w:hAnsi="Cambria Math"/>
                      <w:lang w:eastAsia="zh-CN"/>
                    </w:rPr>
                    <m:t>σ</m:t>
                  </m:r>
                </m:e>
                <m:sub>
                  <m:r>
                    <w:rPr>
                      <w:rFonts w:ascii="Cambria Math" w:eastAsia="Malgun Gothic" w:hAnsi="Cambria Math"/>
                      <w:lang w:eastAsia="zh-CN"/>
                    </w:rPr>
                    <m:t>B</m:t>
                  </m:r>
                  <m:r>
                    <m:rPr>
                      <m:sty m:val="p"/>
                    </m:rPr>
                    <w:rPr>
                      <w:rFonts w:ascii="Cambria Math" w:eastAsia="Malgun Gothic" w:hAnsi="Cambria Math"/>
                      <w:lang w:eastAsia="zh-CN"/>
                    </w:rPr>
                    <m:t>2_dB</m:t>
                  </m:r>
                </m:sub>
                <m:sup>
                  <m:r>
                    <m:rPr>
                      <m:sty m:val="p"/>
                    </m:rPr>
                    <w:rPr>
                      <w:rFonts w:ascii="Cambria Math" w:eastAsia="Malgun Gothic" w:hAnsi="Cambria Math"/>
                      <w:lang w:eastAsia="zh-CN"/>
                    </w:rPr>
                    <m:t>2</m:t>
                  </m:r>
                </m:sup>
              </m:sSubSup>
            </m:oMath>
            <w:r w:rsidRPr="00526F7D">
              <w:rPr>
                <w:rFonts w:ascii="Times" w:eastAsia="Malgun Gothic" w:hAnsi="Times"/>
                <w:lang w:eastAsia="zh-CN"/>
              </w:rPr>
              <w:t>.</w:t>
            </w:r>
          </w:p>
          <w:p w14:paraId="51DF3439" w14:textId="77777777" w:rsidR="00526F7D" w:rsidRPr="00526F7D" w:rsidRDefault="00526F7D" w:rsidP="00526F7D">
            <w:pPr>
              <w:numPr>
                <w:ilvl w:val="0"/>
                <w:numId w:val="30"/>
              </w:numPr>
              <w:tabs>
                <w:tab w:val="left" w:pos="0"/>
              </w:tabs>
              <w:suppressAutoHyphens/>
              <w:overflowPunct/>
              <w:autoSpaceDE/>
              <w:autoSpaceDN/>
              <w:adjustRightInd/>
              <w:spacing w:after="0" w:line="240" w:lineRule="atLeast"/>
              <w:ind w:left="420"/>
              <w:textAlignment w:val="auto"/>
              <w:rPr>
                <w:rFonts w:ascii="Times" w:eastAsia="Malgun Gothic" w:hAnsi="Times"/>
                <w:lang w:eastAsia="zh-CN"/>
              </w:rPr>
            </w:pPr>
            <w:r w:rsidRPr="00526F7D">
              <w:rPr>
                <w:rFonts w:ascii="Times" w:eastAsia="Malgun Gothic" w:hAnsi="Times"/>
                <w:lang w:eastAsia="zh-CN"/>
              </w:rPr>
              <w:t>In the pro</w:t>
            </w:r>
            <w:r w:rsidRPr="00526F7D">
              <w:rPr>
                <w:rFonts w:ascii="Times" w:eastAsia="Malgun Gothic" w:hAnsi="Times"/>
                <w:szCs w:val="24"/>
                <w:lang w:eastAsia="zh-CN"/>
              </w:rPr>
              <w:t xml:space="preserve">cedure of generating ISAC target channel, B1*B2 is applied after </w:t>
            </w:r>
            <w:r w:rsidRPr="00526F7D">
              <w:rPr>
                <w:rFonts w:ascii="Times" w:eastAsia="Batang" w:hAnsi="Times"/>
                <w:szCs w:val="24"/>
                <w:lang w:eastAsia="x-none"/>
              </w:rPr>
              <w:t>coupling of rays for a STX-SPST link and the corresponding SPST-SRX link</w:t>
            </w:r>
            <w:r w:rsidRPr="00526F7D">
              <w:rPr>
                <w:rFonts w:ascii="Times" w:eastAsia="Malgun Gothic" w:hAnsi="Times"/>
                <w:szCs w:val="24"/>
                <w:lang w:eastAsia="zh-CN"/>
              </w:rPr>
              <w:t xml:space="preserve"> before path dropping</w:t>
            </w:r>
          </w:p>
          <w:p w14:paraId="7AE3434C" w14:textId="77777777" w:rsidR="00526F7D" w:rsidRPr="00526F7D" w:rsidRDefault="00526F7D" w:rsidP="00526F7D">
            <w:pPr>
              <w:numPr>
                <w:ilvl w:val="0"/>
                <w:numId w:val="30"/>
              </w:numPr>
              <w:tabs>
                <w:tab w:val="left" w:pos="0"/>
              </w:tabs>
              <w:suppressAutoHyphens/>
              <w:overflowPunct/>
              <w:autoSpaceDE/>
              <w:autoSpaceDN/>
              <w:adjustRightInd/>
              <w:spacing w:after="0" w:line="240" w:lineRule="atLeast"/>
              <w:ind w:left="420"/>
              <w:textAlignment w:val="auto"/>
              <w:rPr>
                <w:rFonts w:ascii="Times" w:eastAsia="Malgun Gothic" w:hAnsi="Times"/>
                <w:lang w:eastAsia="zh-CN"/>
              </w:rPr>
            </w:pPr>
            <w:r w:rsidRPr="00526F7D">
              <w:rPr>
                <w:rFonts w:ascii="Times" w:eastAsia="Malgun Gothic" w:hAnsi="Times"/>
                <w:lang w:eastAsia="zh-CN"/>
              </w:rPr>
              <w:t>In the pro</w:t>
            </w:r>
            <w:r w:rsidRPr="00526F7D">
              <w:rPr>
                <w:rFonts w:ascii="Times" w:eastAsia="Malgun Gothic" w:hAnsi="Times"/>
                <w:szCs w:val="24"/>
                <w:lang w:eastAsia="zh-CN"/>
              </w:rPr>
              <w:t xml:space="preserve">cedure of generating ISAC target channel, the following power scaling factor is applied in the last step in target channel generation (i.e., step 14 in the running CR). </w:t>
            </w:r>
          </w:p>
          <w:p w14:paraId="7B99BD95" w14:textId="77777777" w:rsidR="00526F7D" w:rsidRPr="00526F7D" w:rsidRDefault="00526F7D" w:rsidP="00526F7D">
            <w:pPr>
              <w:tabs>
                <w:tab w:val="left" w:pos="0"/>
              </w:tabs>
              <w:overflowPunct/>
              <w:autoSpaceDE/>
              <w:autoSpaceDN/>
              <w:adjustRightInd/>
              <w:spacing w:after="0" w:line="240" w:lineRule="atLeast"/>
              <w:ind w:leftChars="400" w:left="800"/>
              <w:textAlignment w:val="auto"/>
              <w:rPr>
                <w:rFonts w:ascii="Times" w:eastAsia="Malgun Gothic" w:hAnsi="Times"/>
                <w:lang w:eastAsia="zh-CN"/>
              </w:rPr>
            </w:pPr>
            <m:oMathPara>
              <m:oMath>
                <m:sSub>
                  <m:sSubPr>
                    <m:ctrlPr>
                      <w:rPr>
                        <w:rFonts w:ascii="Cambria Math" w:eastAsia="Batang" w:hAnsi="Cambria Math"/>
                        <w:lang w:eastAsia="x-none"/>
                      </w:rPr>
                    </m:ctrlPr>
                  </m:sSubPr>
                  <m:e>
                    <m:r>
                      <w:rPr>
                        <w:rFonts w:ascii="Cambria Math" w:eastAsia="Batang" w:hAnsi="Cambria Math"/>
                        <w:lang w:eastAsia="x-none"/>
                      </w:rPr>
                      <m:t>L</m:t>
                    </m:r>
                  </m:e>
                  <m:sub>
                    <m:r>
                      <w:rPr>
                        <w:rFonts w:ascii="Cambria Math" w:eastAsia="Batang" w:hAnsi="Cambria Math"/>
                        <w:lang w:eastAsia="x-none"/>
                      </w:rPr>
                      <m:t>TX-SPST-RX</m:t>
                    </m:r>
                  </m:sub>
                </m:sSub>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1</m:t>
                        </m:r>
                      </m:sub>
                    </m:sSub>
                  </m:e>
                </m:d>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2</m:t>
                        </m:r>
                      </m:sub>
                    </m:sSub>
                  </m:e>
                </m:d>
                <m:r>
                  <w:rPr>
                    <w:rFonts w:ascii="Cambria Math" w:eastAsia="Batang" w:hAnsi="Cambria Math"/>
                    <w:lang w:eastAsia="x-none"/>
                  </w:rPr>
                  <m:t>+10lg</m:t>
                </m:r>
                <m:d>
                  <m:dPr>
                    <m:ctrlPr>
                      <w:rPr>
                        <w:rFonts w:ascii="Cambria Math" w:eastAsia="Batang" w:hAnsi="Cambria Math"/>
                        <w:lang w:eastAsia="x-none"/>
                      </w:rPr>
                    </m:ctrlPr>
                  </m:dPr>
                  <m:e>
                    <m:f>
                      <m:fPr>
                        <m:ctrlPr>
                          <w:rPr>
                            <w:rFonts w:ascii="Cambria Math" w:eastAsia="Batang" w:hAnsi="Cambria Math"/>
                            <w:lang w:eastAsia="x-none"/>
                          </w:rPr>
                        </m:ctrlPr>
                      </m:fPr>
                      <m:num>
                        <m:sSup>
                          <m:sSupPr>
                            <m:ctrlPr>
                              <w:rPr>
                                <w:rFonts w:ascii="Cambria Math" w:eastAsia="Batang" w:hAnsi="Cambria Math"/>
                                <w:lang w:eastAsia="x-none"/>
                              </w:rPr>
                            </m:ctrlPr>
                          </m:sSupPr>
                          <m:e>
                            <m:r>
                              <w:rPr>
                                <w:rFonts w:ascii="Cambria Math" w:eastAsia="Batang" w:hAnsi="Cambria Math"/>
                                <w:lang w:eastAsia="x-none"/>
                              </w:rPr>
                              <m:t>c</m:t>
                            </m:r>
                          </m:e>
                          <m:sup>
                            <m:r>
                              <w:rPr>
                                <w:rFonts w:ascii="Cambria Math" w:eastAsia="Batang" w:hAnsi="Cambria Math"/>
                                <w:lang w:eastAsia="x-none"/>
                              </w:rPr>
                              <m:t>2</m:t>
                            </m:r>
                          </m:sup>
                        </m:sSup>
                      </m:num>
                      <m:den>
                        <m:r>
                          <w:rPr>
                            <w:rFonts w:ascii="Cambria Math" w:eastAsia="Batang" w:hAnsi="Cambria Math"/>
                            <w:lang w:eastAsia="x-none"/>
                          </w:rPr>
                          <m:t>4π</m:t>
                        </m:r>
                        <m:sSup>
                          <m:sSupPr>
                            <m:ctrlPr>
                              <w:rPr>
                                <w:rFonts w:ascii="Cambria Math" w:eastAsia="Batang" w:hAnsi="Cambria Math"/>
                                <w:lang w:eastAsia="x-none"/>
                              </w:rPr>
                            </m:ctrlPr>
                          </m:sSupPr>
                          <m:e>
                            <m:r>
                              <w:rPr>
                                <w:rFonts w:ascii="Cambria Math" w:eastAsia="Batang" w:hAnsi="Cambria Math"/>
                                <w:lang w:eastAsia="x-none"/>
                              </w:rPr>
                              <m:t>f</m:t>
                            </m:r>
                          </m:e>
                          <m:sup>
                            <m:r>
                              <w:rPr>
                                <w:rFonts w:ascii="Cambria Math" w:eastAsia="Batang" w:hAnsi="Cambria Math"/>
                                <w:lang w:eastAsia="x-none"/>
                              </w:rPr>
                              <m:t>2</m:t>
                            </m:r>
                          </m:sup>
                        </m:sSup>
                      </m:den>
                    </m:f>
                  </m:e>
                </m:d>
                <m:r>
                  <w:rPr>
                    <w:rFonts w:ascii="Cambria Math" w:eastAsia="Batang" w:hAnsi="Cambria Math"/>
                    <w:lang w:eastAsia="x-none"/>
                  </w:rPr>
                  <m:t>-10lg</m:t>
                </m:r>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Malgun Gothic" w:hAnsi="Cambria Math"/>
                            <w:lang w:eastAsia="zh-CN"/>
                          </w:rPr>
                          <m:t>σ</m:t>
                        </m:r>
                      </m:e>
                      <m:sub>
                        <m:r>
                          <w:rPr>
                            <w:rFonts w:ascii="Cambria Math" w:eastAsia="Batang" w:hAnsi="Cambria Math"/>
                            <w:lang w:eastAsia="x-none"/>
                          </w:rPr>
                          <m:t>RCS,</m:t>
                        </m:r>
                        <m:r>
                          <w:rPr>
                            <w:rFonts w:ascii="Cambria Math" w:eastAsia="Malgun Gothic" w:hAnsi="Cambria Math"/>
                            <w:lang w:eastAsia="zh-CN"/>
                          </w:rPr>
                          <m:t>A</m:t>
                        </m:r>
                      </m:sub>
                    </m:sSub>
                  </m:e>
                </m:d>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dB,1</m:t>
                    </m:r>
                  </m:sub>
                </m:sSub>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dB,2</m:t>
                    </m:r>
                  </m:sub>
                </m:sSub>
              </m:oMath>
            </m:oMathPara>
          </w:p>
          <w:p w14:paraId="540AEA73" w14:textId="77777777" w:rsidR="00526F7D" w:rsidRPr="00526F7D" w:rsidRDefault="00526F7D" w:rsidP="00526F7D">
            <w:pPr>
              <w:overflowPunct/>
              <w:autoSpaceDE/>
              <w:autoSpaceDN/>
              <w:adjustRightInd/>
              <w:spacing w:after="0" w:line="240" w:lineRule="atLeast"/>
              <w:ind w:leftChars="200" w:left="400"/>
              <w:textAlignment w:val="auto"/>
              <w:rPr>
                <w:rFonts w:eastAsia="SimSun"/>
                <w:lang w:eastAsia="zh-CN"/>
              </w:rPr>
            </w:pPr>
            <w:r w:rsidRPr="00526F7D">
              <w:rPr>
                <w:rFonts w:eastAsia="SimSun"/>
                <w:lang w:eastAsia="zh-CN"/>
              </w:rPr>
              <w:t>Where,</w:t>
            </w:r>
          </w:p>
          <w:p w14:paraId="41D11837" w14:textId="77777777" w:rsidR="00526F7D" w:rsidRPr="00526F7D" w:rsidRDefault="00526F7D" w:rsidP="00526F7D">
            <w:pPr>
              <w:numPr>
                <w:ilvl w:val="0"/>
                <w:numId w:val="30"/>
              </w:numPr>
              <w:overflowPunct/>
              <w:autoSpaceDE/>
              <w:autoSpaceDN/>
              <w:adjustRightInd/>
              <w:spacing w:after="0" w:line="240" w:lineRule="atLeast"/>
              <w:textAlignment w:val="auto"/>
              <w:rPr>
                <w:rFonts w:ascii="Times" w:eastAsia="DengXian" w:hAnsi="Times"/>
                <w:iCs/>
                <w:lang w:eastAsia="zh-CN"/>
              </w:rPr>
            </w:pPr>
            <m:oMath>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1</m:t>
                      </m:r>
                    </m:sub>
                  </m:sSub>
                </m:e>
              </m:d>
            </m:oMath>
            <w:r w:rsidRPr="00526F7D">
              <w:rPr>
                <w:rFonts w:ascii="Times" w:eastAsia="DengXian" w:hAnsi="Times"/>
                <w:lang w:eastAsia="zh-CN"/>
              </w:rPr>
              <w:t xml:space="preserve"> </w:t>
            </w:r>
            <w:r w:rsidRPr="00526F7D">
              <w:rPr>
                <w:rFonts w:ascii="Times" w:eastAsia="DengXian" w:hAnsi="Times"/>
                <w:iCs/>
                <w:lang w:eastAsia="zh-CN"/>
              </w:rPr>
              <w:t xml:space="preserve">is pathloss between Tx and SPST, where </w:t>
            </w:r>
            <m:oMath>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1</m:t>
                  </m:r>
                </m:sub>
              </m:sSub>
            </m:oMath>
            <w:r w:rsidRPr="00526F7D">
              <w:rPr>
                <w:rFonts w:ascii="Times" w:eastAsia="DengXian" w:hAnsi="Times"/>
                <w:iCs/>
                <w:lang w:eastAsia="zh-CN"/>
              </w:rPr>
              <w:t xml:space="preserve"> is the distance between Tx and SPST</w:t>
            </w:r>
          </w:p>
          <w:p w14:paraId="0D9AD90A" w14:textId="77777777" w:rsidR="00526F7D" w:rsidRPr="00526F7D" w:rsidRDefault="00526F7D" w:rsidP="00526F7D">
            <w:pPr>
              <w:numPr>
                <w:ilvl w:val="0"/>
                <w:numId w:val="30"/>
              </w:numPr>
              <w:overflowPunct/>
              <w:autoSpaceDE/>
              <w:autoSpaceDN/>
              <w:adjustRightInd/>
              <w:spacing w:after="0" w:line="240" w:lineRule="atLeast"/>
              <w:textAlignment w:val="auto"/>
              <w:rPr>
                <w:rFonts w:ascii="Times" w:eastAsia="DengXian" w:hAnsi="Times"/>
                <w:iCs/>
                <w:lang w:eastAsia="zh-CN"/>
              </w:rPr>
            </w:pPr>
            <m:oMath>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2</m:t>
                      </m:r>
                    </m:sub>
                  </m:sSub>
                </m:e>
              </m:d>
            </m:oMath>
            <w:r w:rsidRPr="00526F7D">
              <w:rPr>
                <w:rFonts w:ascii="Times" w:eastAsia="DengXian" w:hAnsi="Times"/>
                <w:iCs/>
                <w:lang w:eastAsia="zh-CN"/>
              </w:rPr>
              <w:t xml:space="preserve"> is pathloss </w:t>
            </w:r>
            <w:r w:rsidRPr="00526F7D">
              <w:rPr>
                <w:rFonts w:ascii="Cambria Math" w:eastAsia="Batang" w:hAnsi="Cambria Math"/>
                <w:iCs/>
                <w:lang w:eastAsia="x-none"/>
              </w:rPr>
              <w:t>between</w:t>
            </w:r>
            <w:r w:rsidRPr="00526F7D">
              <w:rPr>
                <w:rFonts w:ascii="Times" w:eastAsia="DengXian" w:hAnsi="Times"/>
                <w:iCs/>
                <w:lang w:eastAsia="zh-CN"/>
              </w:rPr>
              <w:t xml:space="preserve"> Rx and SPST, where </w:t>
            </w:r>
            <m:oMath>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2</m:t>
                  </m:r>
                </m:sub>
              </m:sSub>
            </m:oMath>
            <w:r w:rsidRPr="00526F7D">
              <w:rPr>
                <w:rFonts w:ascii="Times" w:eastAsia="DengXian" w:hAnsi="Times"/>
                <w:iCs/>
                <w:lang w:eastAsia="zh-CN"/>
              </w:rPr>
              <w:t xml:space="preserve"> is the distance between SPST and Rx </w:t>
            </w:r>
          </w:p>
          <w:p w14:paraId="08850D0F" w14:textId="77777777" w:rsidR="00526F7D" w:rsidRPr="00526F7D" w:rsidRDefault="00526F7D" w:rsidP="00526F7D">
            <w:pPr>
              <w:numPr>
                <w:ilvl w:val="0"/>
                <w:numId w:val="30"/>
              </w:numPr>
              <w:overflowPunct/>
              <w:autoSpaceDE/>
              <w:autoSpaceDN/>
              <w:adjustRightInd/>
              <w:spacing w:after="0" w:line="240" w:lineRule="atLeast"/>
              <w:textAlignment w:val="auto"/>
              <w:rPr>
                <w:rFonts w:ascii="Times" w:eastAsia="DengXian" w:hAnsi="Times"/>
                <w:iCs/>
                <w:lang w:eastAsia="zh-CN"/>
              </w:rPr>
            </w:pPr>
            <m:oMath>
              <m:sSub>
                <m:sSubPr>
                  <m:ctrlPr>
                    <w:rPr>
                      <w:rFonts w:ascii="Cambria Math" w:eastAsia="Batang" w:hAnsi="Cambria Math"/>
                      <w:lang w:eastAsia="x-none"/>
                    </w:rPr>
                  </m:ctrlPr>
                </m:sSubPr>
                <m:e>
                  <m:r>
                    <w:rPr>
                      <w:rFonts w:ascii="Cambria Math" w:eastAsia="Malgun Gothic" w:hAnsi="Cambria Math"/>
                      <w:lang w:eastAsia="zh-CN"/>
                    </w:rPr>
                    <m:t>σ</m:t>
                  </m:r>
                </m:e>
                <m:sub>
                  <m:r>
                    <w:rPr>
                      <w:rFonts w:ascii="Cambria Math" w:eastAsia="Batang" w:hAnsi="Cambria Math"/>
                      <w:lang w:eastAsia="x-none"/>
                    </w:rPr>
                    <m:t>RCS,</m:t>
                  </m:r>
                  <m:r>
                    <w:rPr>
                      <w:rFonts w:ascii="Cambria Math" w:eastAsia="Malgun Gothic" w:hAnsi="Cambria Math"/>
                      <w:lang w:eastAsia="zh-CN"/>
                    </w:rPr>
                    <m:t>A</m:t>
                  </m:r>
                </m:sub>
              </m:sSub>
            </m:oMath>
            <w:r w:rsidRPr="00526F7D">
              <w:rPr>
                <w:rFonts w:ascii="Times" w:eastAsia="Malgun Gothic" w:hAnsi="Times"/>
                <w:lang w:eastAsia="zh-CN"/>
              </w:rPr>
              <w:t xml:space="preserve"> is the value of RCS component A</w:t>
            </w:r>
          </w:p>
          <w:p w14:paraId="7352A34E" w14:textId="77777777" w:rsidR="00526F7D" w:rsidRPr="00526F7D" w:rsidRDefault="00526F7D" w:rsidP="00526F7D">
            <w:pPr>
              <w:numPr>
                <w:ilvl w:val="0"/>
                <w:numId w:val="30"/>
              </w:numPr>
              <w:overflowPunct/>
              <w:autoSpaceDE/>
              <w:autoSpaceDN/>
              <w:adjustRightInd/>
              <w:spacing w:after="0" w:line="240" w:lineRule="atLeast"/>
              <w:textAlignment w:val="auto"/>
              <w:rPr>
                <w:rFonts w:ascii="Times" w:eastAsia="DengXian" w:hAnsi="Times"/>
                <w:iCs/>
                <w:lang w:eastAsia="zh-CN"/>
              </w:rPr>
            </w:pPr>
            <m:oMath>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dB,1</m:t>
                  </m:r>
                </m:sub>
              </m:sSub>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dB,2</m:t>
                  </m:r>
                </m:sub>
              </m:sSub>
            </m:oMath>
            <w:r w:rsidRPr="00526F7D">
              <w:rPr>
                <w:rFonts w:ascii="Times" w:eastAsia="DengXian" w:hAnsi="Times"/>
                <w:lang w:eastAsia="zh-CN"/>
              </w:rPr>
              <w:t xml:space="preserve"> are shadow fading respectively generated for the Tx-</w:t>
            </w:r>
            <w:r w:rsidRPr="00526F7D">
              <w:rPr>
                <w:rFonts w:ascii="Times" w:eastAsia="DengXian" w:hAnsi="Times"/>
                <w:iCs/>
                <w:lang w:eastAsia="zh-CN"/>
              </w:rPr>
              <w:t xml:space="preserve"> SPST</w:t>
            </w:r>
            <w:r w:rsidRPr="00526F7D">
              <w:rPr>
                <w:rFonts w:ascii="Times" w:eastAsia="DengXian" w:hAnsi="Times"/>
                <w:lang w:eastAsia="zh-CN"/>
              </w:rPr>
              <w:t xml:space="preserve"> link and </w:t>
            </w:r>
            <w:r w:rsidRPr="00526F7D">
              <w:rPr>
                <w:rFonts w:ascii="Times" w:eastAsia="DengXian" w:hAnsi="Times"/>
                <w:iCs/>
                <w:lang w:eastAsia="zh-CN"/>
              </w:rPr>
              <w:t>SPST</w:t>
            </w:r>
            <w:r w:rsidRPr="00526F7D">
              <w:rPr>
                <w:rFonts w:ascii="Times" w:eastAsia="DengXian" w:hAnsi="Times"/>
                <w:lang w:eastAsia="zh-CN"/>
              </w:rPr>
              <w:t xml:space="preserve"> -Rx link referring to step 4 in section 7.5, TR 38.901</w:t>
            </w:r>
          </w:p>
          <w:p w14:paraId="444FE3A4" w14:textId="77777777" w:rsidR="00526F7D" w:rsidRPr="00526F7D" w:rsidRDefault="00526F7D" w:rsidP="00526F7D">
            <w:pPr>
              <w:numPr>
                <w:ilvl w:val="0"/>
                <w:numId w:val="30"/>
              </w:numPr>
              <w:overflowPunct/>
              <w:autoSpaceDE/>
              <w:autoSpaceDN/>
              <w:adjustRightInd/>
              <w:spacing w:after="0" w:line="240" w:lineRule="atLeast"/>
              <w:textAlignment w:val="auto"/>
              <w:rPr>
                <w:rFonts w:ascii="Times" w:eastAsia="DengXian" w:hAnsi="Times"/>
                <w:iCs/>
                <w:lang w:eastAsia="zh-CN"/>
              </w:rPr>
            </w:pPr>
            <w:r w:rsidRPr="00526F7D">
              <w:rPr>
                <w:rFonts w:ascii="Times" w:eastAsia="DengXian" w:hAnsi="Times"/>
                <w:iCs/>
                <w:lang w:eastAsia="zh-CN"/>
              </w:rPr>
              <w:t xml:space="preserve">Note: for monostatic sensing, </w:t>
            </w:r>
            <m:oMath>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1</m:t>
                      </m:r>
                    </m:sub>
                  </m:sSub>
                </m:e>
              </m:d>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PL</m:t>
                  </m:r>
                </m:e>
                <m:sub>
                  <m:r>
                    <w:rPr>
                      <w:rFonts w:ascii="Cambria Math" w:eastAsia="Batang" w:hAnsi="Cambria Math"/>
                      <w:lang w:eastAsia="x-none"/>
                    </w:rPr>
                    <m:t>dB</m:t>
                  </m:r>
                </m:sub>
              </m:sSub>
              <m:d>
                <m:dPr>
                  <m:ctrlPr>
                    <w:rPr>
                      <w:rFonts w:ascii="Cambria Math" w:eastAsia="Batang" w:hAnsi="Cambria Math"/>
                      <w:lang w:eastAsia="x-none"/>
                    </w:rPr>
                  </m:ctrlPr>
                </m:dPr>
                <m:e>
                  <m:sSub>
                    <m:sSubPr>
                      <m:ctrlPr>
                        <w:rPr>
                          <w:rFonts w:ascii="Cambria Math" w:eastAsia="Batang" w:hAnsi="Cambria Math"/>
                          <w:lang w:eastAsia="x-none"/>
                        </w:rPr>
                      </m:ctrlPr>
                    </m:sSubPr>
                    <m:e>
                      <m:r>
                        <w:rPr>
                          <w:rFonts w:ascii="Cambria Math" w:eastAsia="Batang" w:hAnsi="Cambria Math"/>
                          <w:lang w:eastAsia="x-none"/>
                        </w:rPr>
                        <m:t>d</m:t>
                      </m:r>
                    </m:e>
                    <m:sub>
                      <m:r>
                        <w:rPr>
                          <w:rFonts w:ascii="Cambria Math" w:eastAsia="Batang" w:hAnsi="Cambria Math"/>
                          <w:lang w:eastAsia="x-none"/>
                        </w:rPr>
                        <m:t>2</m:t>
                      </m:r>
                    </m:sub>
                  </m:sSub>
                </m:e>
              </m:d>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dB,1</m:t>
                  </m:r>
                </m:sub>
              </m:sSub>
              <m: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SF</m:t>
                  </m:r>
                </m:e>
                <m:sub>
                  <m:r>
                    <w:rPr>
                      <w:rFonts w:ascii="Cambria Math" w:eastAsia="Batang" w:hAnsi="Cambria Math"/>
                      <w:lang w:eastAsia="x-none"/>
                    </w:rPr>
                    <m:t>dB,2</m:t>
                  </m:r>
                </m:sub>
              </m:sSub>
            </m:oMath>
          </w:p>
          <w:p w14:paraId="47DCF19B" w14:textId="77777777" w:rsidR="00526F7D" w:rsidRPr="00526F7D" w:rsidRDefault="00526F7D" w:rsidP="00526F7D">
            <w:pPr>
              <w:overflowPunct/>
              <w:autoSpaceDE/>
              <w:autoSpaceDN/>
              <w:adjustRightInd/>
              <w:spacing w:after="0"/>
              <w:textAlignment w:val="auto"/>
              <w:rPr>
                <w:rFonts w:ascii="Times" w:eastAsia="Malgun Gothic" w:hAnsi="Times"/>
                <w:szCs w:val="24"/>
                <w:lang w:eastAsia="zh-CN"/>
              </w:rPr>
            </w:pPr>
          </w:p>
          <w:p w14:paraId="022D97C9" w14:textId="77777777" w:rsidR="00526F7D" w:rsidRPr="00526F7D" w:rsidRDefault="00526F7D" w:rsidP="00526F7D">
            <w:pPr>
              <w:overflowPunct/>
              <w:autoSpaceDE/>
              <w:autoSpaceDN/>
              <w:adjustRightInd/>
              <w:spacing w:after="0"/>
              <w:textAlignment w:val="auto"/>
              <w:rPr>
                <w:rFonts w:ascii="Times" w:eastAsia="Batang" w:hAnsi="Times"/>
                <w:lang w:eastAsia="en-US"/>
              </w:rPr>
            </w:pPr>
            <w:r w:rsidRPr="00526F7D">
              <w:rPr>
                <w:rFonts w:ascii="Times" w:eastAsia="Batang" w:hAnsi="Times"/>
                <w:highlight w:val="green"/>
                <w:lang w:eastAsia="en-US"/>
              </w:rPr>
              <w:t>Agreement</w:t>
            </w:r>
          </w:p>
          <w:p w14:paraId="2A24B0A5" w14:textId="77777777" w:rsidR="00526F7D" w:rsidRPr="00526F7D" w:rsidRDefault="00526F7D" w:rsidP="00526F7D">
            <w:pPr>
              <w:overflowPunct/>
              <w:autoSpaceDE/>
              <w:autoSpaceDN/>
              <w:adjustRightInd/>
              <w:spacing w:after="0"/>
              <w:textAlignment w:val="auto"/>
              <w:rPr>
                <w:rFonts w:ascii="Times" w:eastAsia="Batang" w:hAnsi="Times"/>
                <w:lang w:eastAsia="en-US"/>
              </w:rPr>
            </w:pPr>
            <w:r w:rsidRPr="00526F7D">
              <w:rPr>
                <w:rFonts w:ascii="Times" w:eastAsia="Batang" w:hAnsi="Times"/>
                <w:lang w:eastAsia="en-US"/>
              </w:rPr>
              <w:t xml:space="preserve">RCS upper bound: </w:t>
            </w:r>
            <w:r w:rsidRPr="00526F7D">
              <w:rPr>
                <w:rFonts w:ascii="Times" w:eastAsia="DengXian" w:hAnsi="Times"/>
                <w:lang w:eastAsia="zh-CN"/>
              </w:rPr>
              <w:t xml:space="preserve">k </w:t>
            </w:r>
            <w:r w:rsidRPr="00526F7D">
              <w:rPr>
                <w:rFonts w:ascii="Times" w:eastAsia="Malgun Gothic" w:hAnsi="Times"/>
                <w:lang w:eastAsia="zh-CN"/>
              </w:rPr>
              <w:t>equals</w:t>
            </w:r>
            <w:r w:rsidRPr="00526F7D">
              <w:rPr>
                <w:rFonts w:ascii="Times" w:eastAsia="DengXian" w:hAnsi="Times"/>
                <w:lang w:eastAsia="zh-CN"/>
              </w:rPr>
              <w:t xml:space="preserve"> to 3</w:t>
            </w:r>
            <w:r w:rsidRPr="00526F7D">
              <w:rPr>
                <w:rFonts w:ascii="Times" w:eastAsia="Malgun Gothic" w:hAnsi="Times"/>
                <w:lang w:eastAsia="zh-CN"/>
              </w:rPr>
              <w:t xml:space="preserve"> is adopted to derive the upper bound of RCS component B2, </w:t>
            </w:r>
            <w:r w:rsidRPr="00526F7D">
              <w:rPr>
                <w:rFonts w:ascii="Times" w:eastAsia="DengXian" w:hAnsi="Times"/>
                <w:lang w:eastAsia="zh-CN"/>
              </w:rPr>
              <w:t>kσ, where σ is the standard deviation of B2 in dB</w:t>
            </w:r>
          </w:p>
          <w:p w14:paraId="5C996D61" w14:textId="77777777" w:rsidR="00526F7D" w:rsidRPr="00526F7D" w:rsidRDefault="00526F7D" w:rsidP="00526F7D">
            <w:pPr>
              <w:overflowPunct/>
              <w:autoSpaceDE/>
              <w:autoSpaceDN/>
              <w:adjustRightInd/>
              <w:spacing w:after="0"/>
              <w:textAlignment w:val="auto"/>
              <w:rPr>
                <w:rFonts w:ascii="Times" w:eastAsia="Batang" w:hAnsi="Times"/>
                <w:lang w:eastAsia="en-US"/>
              </w:rPr>
            </w:pPr>
          </w:p>
          <w:p w14:paraId="0505FF01" w14:textId="77777777" w:rsidR="00526F7D" w:rsidRPr="00526F7D" w:rsidRDefault="00526F7D" w:rsidP="00526F7D">
            <w:pPr>
              <w:overflowPunct/>
              <w:autoSpaceDE/>
              <w:autoSpaceDN/>
              <w:adjustRightInd/>
              <w:spacing w:after="0"/>
              <w:textAlignment w:val="auto"/>
              <w:rPr>
                <w:rFonts w:ascii="Times" w:eastAsia="Batang" w:hAnsi="Times"/>
                <w:lang w:eastAsia="en-US"/>
              </w:rPr>
            </w:pPr>
            <w:r w:rsidRPr="00526F7D">
              <w:rPr>
                <w:rFonts w:ascii="Times" w:eastAsia="Batang" w:hAnsi="Times"/>
                <w:highlight w:val="green"/>
                <w:lang w:eastAsia="en-US"/>
              </w:rPr>
              <w:t>Agreement</w:t>
            </w:r>
          </w:p>
          <w:p w14:paraId="521477E5" w14:textId="77777777" w:rsidR="00526F7D" w:rsidRPr="00526F7D" w:rsidRDefault="00526F7D" w:rsidP="00526F7D">
            <w:pPr>
              <w:overflowPunct/>
              <w:autoSpaceDE/>
              <w:autoSpaceDN/>
              <w:adjustRightInd/>
              <w:spacing w:after="0"/>
              <w:jc w:val="both"/>
              <w:textAlignment w:val="auto"/>
              <w:rPr>
                <w:rFonts w:eastAsia="DengXian"/>
                <w:lang w:eastAsia="en-US"/>
              </w:rPr>
            </w:pPr>
            <w:r w:rsidRPr="00526F7D">
              <w:rPr>
                <w:rFonts w:eastAsia="Malgun Gothic"/>
                <w:lang w:eastAsia="en-US"/>
              </w:rPr>
              <w:t>For reducing options for reference TRs: f</w:t>
            </w:r>
            <w:r w:rsidRPr="00526F7D">
              <w:rPr>
                <w:rFonts w:eastAsia="DengXian"/>
                <w:lang w:eastAsia="en-US"/>
              </w:rPr>
              <w:t xml:space="preserve">or sensing scenario UMi, UMa, RMa, InH, InF, UMi-AV, UMa-AV, and RMa-AV, the reference TR to generate a TRP-TRP channel </w:t>
            </w:r>
            <w:r w:rsidRPr="00526F7D">
              <w:rPr>
                <w:rFonts w:eastAsia="DengXian"/>
                <w:lang w:eastAsia="zh-CN"/>
              </w:rPr>
              <w:t>is:</w:t>
            </w:r>
          </w:p>
          <w:p w14:paraId="76485E4F"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Malgun Gothic"/>
                <w:lang w:eastAsia="zh-CN"/>
              </w:rPr>
            </w:pPr>
            <w:r w:rsidRPr="00526F7D">
              <w:rPr>
                <w:rFonts w:eastAsia="DengXian"/>
                <w:lang w:eastAsia="x-none"/>
              </w:rPr>
              <w:t>TR</w:t>
            </w:r>
            <w:r w:rsidRPr="00526F7D">
              <w:rPr>
                <w:rFonts w:eastAsia="Malgun Gothic"/>
                <w:lang w:eastAsia="zh-CN"/>
              </w:rPr>
              <w:t xml:space="preserve">P-TRP link of </w:t>
            </w:r>
            <w:r w:rsidRPr="00526F7D">
              <w:rPr>
                <w:rFonts w:eastAsia="DengXian"/>
                <w:lang w:eastAsia="x-none"/>
              </w:rPr>
              <w:t xml:space="preserve">scenario </w:t>
            </w:r>
            <w:r w:rsidRPr="00526F7D">
              <w:rPr>
                <w:rFonts w:eastAsia="Malgun Gothic"/>
                <w:lang w:eastAsia="zh-CN"/>
              </w:rPr>
              <w:t>UMi, UMa, InH, and InF following the option based on TR 38.901 defined in section A.3 of TR 38.858</w:t>
            </w:r>
          </w:p>
          <w:p w14:paraId="5156FFE6" w14:textId="77777777" w:rsidR="00526F7D" w:rsidRPr="00526F7D" w:rsidRDefault="00526F7D" w:rsidP="00526F7D">
            <w:pPr>
              <w:widowControl w:val="0"/>
              <w:numPr>
                <w:ilvl w:val="1"/>
                <w:numId w:val="31"/>
              </w:numPr>
              <w:suppressAutoHyphens/>
              <w:overflowPunct/>
              <w:autoSpaceDE/>
              <w:autoSpaceDN/>
              <w:adjustRightInd/>
              <w:spacing w:after="0"/>
              <w:textAlignment w:val="auto"/>
              <w:rPr>
                <w:rFonts w:eastAsia="Malgun Gothic"/>
                <w:lang w:eastAsia="zh-CN"/>
              </w:rPr>
            </w:pPr>
            <w:r w:rsidRPr="00526F7D">
              <w:rPr>
                <w:rFonts w:eastAsia="DengXian"/>
                <w:lang w:eastAsia="x-none"/>
              </w:rPr>
              <w:t>For InF, h</w:t>
            </w:r>
            <w:r w:rsidRPr="00526F7D">
              <w:rPr>
                <w:rFonts w:eastAsia="DengXian"/>
                <w:vertAlign w:val="subscript"/>
                <w:lang w:eastAsia="x-none"/>
              </w:rPr>
              <w:t>UE</w:t>
            </w:r>
            <w:r w:rsidRPr="00526F7D">
              <w:rPr>
                <w:rFonts w:eastAsia="DengXian"/>
                <w:lang w:eastAsia="x-none"/>
              </w:rPr>
              <w:t xml:space="preserve"> is changed to the same height as the BS</w:t>
            </w:r>
          </w:p>
          <w:p w14:paraId="11A3F67F"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DengXian"/>
                <w:iCs/>
                <w:lang w:eastAsia="x-none"/>
              </w:rPr>
            </w:pPr>
            <w:r w:rsidRPr="00526F7D">
              <w:rPr>
                <w:rFonts w:eastAsia="DengXian"/>
                <w:lang w:eastAsia="x-none"/>
              </w:rPr>
              <w:t>TRP-UE link of scenario RMa defined in section 7 of TR 38.901 by setting h</w:t>
            </w:r>
            <w:r w:rsidRPr="00526F7D">
              <w:rPr>
                <w:rFonts w:eastAsia="DengXian"/>
                <w:vertAlign w:val="subscript"/>
                <w:lang w:eastAsia="x-none"/>
              </w:rPr>
              <w:t>UE</w:t>
            </w:r>
            <w:r w:rsidRPr="00526F7D">
              <w:rPr>
                <w:rFonts w:eastAsia="DengXian"/>
                <w:lang w:eastAsia="x-none"/>
              </w:rPr>
              <w:t>=35m</w:t>
            </w:r>
          </w:p>
          <w:p w14:paraId="5A3414BE"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DengXian"/>
                <w:iCs/>
                <w:lang w:eastAsia="x-none"/>
              </w:rPr>
            </w:pPr>
            <w:r w:rsidRPr="00526F7D">
              <w:rPr>
                <w:rFonts w:eastAsia="DengXian"/>
                <w:iCs/>
                <w:lang w:eastAsia="x-none"/>
              </w:rPr>
              <w:t>FFS: whether to add very low power clusters</w:t>
            </w:r>
          </w:p>
          <w:p w14:paraId="120755ED" w14:textId="77777777" w:rsidR="0014175B" w:rsidRPr="00AD3117" w:rsidRDefault="0014175B" w:rsidP="004A3C83">
            <w:pPr>
              <w:tabs>
                <w:tab w:val="left" w:pos="0"/>
              </w:tabs>
              <w:suppressAutoHyphens/>
              <w:overflowPunct/>
              <w:autoSpaceDE/>
              <w:autoSpaceDN/>
              <w:adjustRightInd/>
              <w:spacing w:after="0"/>
              <w:textAlignment w:val="auto"/>
              <w:rPr>
                <w:rFonts w:eastAsia="SimSun"/>
                <w:lang w:eastAsia="zh-CN"/>
              </w:rPr>
            </w:pPr>
          </w:p>
          <w:p w14:paraId="4FEBA7A4" w14:textId="77777777" w:rsidR="00526F7D" w:rsidRPr="00526F7D" w:rsidRDefault="00526F7D" w:rsidP="00526F7D">
            <w:pPr>
              <w:overflowPunct/>
              <w:autoSpaceDE/>
              <w:autoSpaceDN/>
              <w:adjustRightInd/>
              <w:spacing w:after="0"/>
              <w:jc w:val="both"/>
              <w:textAlignment w:val="auto"/>
              <w:rPr>
                <w:rFonts w:eastAsia="Malgun Gothic"/>
                <w:highlight w:val="green"/>
                <w:lang w:eastAsia="en-US"/>
              </w:rPr>
            </w:pPr>
            <w:r w:rsidRPr="00526F7D">
              <w:rPr>
                <w:rFonts w:eastAsia="Malgun Gothic"/>
                <w:highlight w:val="green"/>
                <w:lang w:eastAsia="en-US"/>
              </w:rPr>
              <w:t>Agreement</w:t>
            </w:r>
          </w:p>
          <w:p w14:paraId="1E8B162C" w14:textId="77777777" w:rsidR="00526F7D" w:rsidRPr="00526F7D" w:rsidRDefault="00526F7D" w:rsidP="00526F7D">
            <w:pPr>
              <w:overflowPunct/>
              <w:autoSpaceDE/>
              <w:autoSpaceDN/>
              <w:adjustRightInd/>
              <w:spacing w:after="0"/>
              <w:jc w:val="both"/>
              <w:textAlignment w:val="auto"/>
              <w:rPr>
                <w:rFonts w:eastAsia="Malgun Gothic"/>
                <w:lang w:eastAsia="en-US"/>
              </w:rPr>
            </w:pPr>
            <w:r w:rsidRPr="00526F7D">
              <w:rPr>
                <w:rFonts w:eastAsia="Malgun Gothic"/>
                <w:lang w:eastAsia="en-US"/>
              </w:rPr>
              <w:t>For vehicle with single/multiple scattering points:</w:t>
            </w:r>
          </w:p>
          <w:p w14:paraId="58DE566C"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DengXian"/>
                <w:lang w:eastAsia="x-none"/>
              </w:rPr>
            </w:pPr>
            <w:r w:rsidRPr="00526F7D">
              <w:rPr>
                <w:rFonts w:eastAsia="DengXian"/>
                <w:lang w:eastAsia="x-none"/>
              </w:rPr>
              <w:t>For mono-static, the RCS=A*B=A*B1*B2 for a scattering point of a vehicle is generated by</w:t>
            </w:r>
          </w:p>
          <w:p w14:paraId="64A64F2A" w14:textId="77777777" w:rsidR="00526F7D" w:rsidRPr="00526F7D" w:rsidRDefault="00526F7D" w:rsidP="00526F7D">
            <w:pPr>
              <w:numPr>
                <w:ilvl w:val="1"/>
                <w:numId w:val="24"/>
              </w:numPr>
              <w:suppressAutoHyphens/>
              <w:overflowPunct/>
              <w:autoSpaceDE/>
              <w:autoSpaceDN/>
              <w:adjustRightInd/>
              <w:snapToGrid w:val="0"/>
              <w:spacing w:beforeLines="50" w:before="120" w:afterLines="50" w:after="120"/>
              <w:textAlignment w:val="auto"/>
              <w:rPr>
                <w:rFonts w:ascii="Times" w:eastAsia="Batang" w:hAnsi="Times"/>
                <w:szCs w:val="24"/>
                <w:lang w:eastAsia="zh-CN"/>
              </w:rPr>
            </w:pPr>
            <w:r w:rsidRPr="00526F7D">
              <w:rPr>
                <w:rFonts w:ascii="Times" w:eastAsia="Batang" w:hAnsi="Times"/>
                <w:szCs w:val="24"/>
                <w:lang w:eastAsia="zh-CN"/>
              </w:rPr>
              <w:t xml:space="preserve">The values/pattern A*B1, i.e., </w:t>
            </w:r>
            <m:oMath>
              <m:sSub>
                <m:sSubPr>
                  <m:ctrlPr>
                    <w:rPr>
                      <w:rFonts w:ascii="Cambria Math" w:eastAsia="Batang" w:hAnsi="Cambria Math"/>
                      <w:szCs w:val="24"/>
                      <w:lang w:eastAsia="x-none"/>
                    </w:rPr>
                  </m:ctrlPr>
                </m:sSubPr>
                <m:e>
                  <m:r>
                    <m:rPr>
                      <m:sty m:val="p"/>
                    </m:rPr>
                    <w:rPr>
                      <w:rFonts w:ascii="Cambria Math" w:eastAsia="Batang" w:hAnsi="Cambria Math"/>
                      <w:szCs w:val="24"/>
                      <w:lang w:eastAsia="x-none"/>
                    </w:rPr>
                    <m:t>rcs</m:t>
                  </m:r>
                </m:e>
                <m:sub>
                  <m:r>
                    <m:rPr>
                      <m:nor/>
                    </m:rPr>
                    <w:rPr>
                      <w:rFonts w:ascii="Cambria Math" w:eastAsia="Batang" w:hAnsi="Cambria Math"/>
                      <w:szCs w:val="24"/>
                      <w:lang w:eastAsia="x-none"/>
                    </w:rPr>
                    <m:t>dB</m:t>
                  </m:r>
                </m:sub>
              </m:sSub>
              <m:r>
                <m:rPr>
                  <m:sty m:val="p"/>
                </m:rPr>
                <w:rPr>
                  <w:rFonts w:ascii="Cambria Math" w:eastAsia="Batang" w:hAnsi="Cambria Math"/>
                  <w:szCs w:val="24"/>
                  <w:lang w:eastAsia="x-none"/>
                </w:rPr>
                <m:t>(θ,φ)</m:t>
              </m:r>
            </m:oMath>
            <w:r w:rsidRPr="00526F7D">
              <w:rPr>
                <w:rFonts w:ascii="Times" w:eastAsia="Batang" w:hAnsi="Times"/>
                <w:szCs w:val="24"/>
                <w:lang w:eastAsia="zh-CN"/>
              </w:rPr>
              <w:t xml:space="preserve"> is deterministic based on incident/scattered angles</w:t>
            </w:r>
          </w:p>
          <w:p w14:paraId="5B37E79B" w14:textId="77777777" w:rsidR="00526F7D" w:rsidRPr="00526F7D" w:rsidRDefault="00526F7D" w:rsidP="00526F7D">
            <w:pPr>
              <w:overflowPunct/>
              <w:autoSpaceDE/>
              <w:autoSpaceDN/>
              <w:snapToGrid w:val="0"/>
              <w:spacing w:beforeLines="50" w:before="120" w:afterLines="50" w:after="120"/>
              <w:jc w:val="center"/>
              <w:textAlignment w:val="auto"/>
              <w:rPr>
                <w:rFonts w:ascii="Times" w:eastAsia="Batang" w:hAnsi="Cambria Math"/>
                <w:i/>
                <w:iCs/>
                <w:szCs w:val="24"/>
                <w:lang w:eastAsia="en-US"/>
              </w:rPr>
            </w:pPr>
            <m:oMathPara>
              <m:oMath>
                <m:sSub>
                  <m:sSubPr>
                    <m:ctrlPr>
                      <w:rPr>
                        <w:rFonts w:ascii="Cambria Math" w:eastAsia="Batang" w:hAnsi="Cambria Math"/>
                        <w:i/>
                        <w:iCs/>
                        <w:szCs w:val="24"/>
                        <w:lang w:eastAsia="en-US"/>
                      </w:rPr>
                    </m:ctrlPr>
                  </m:sSubPr>
                  <m:e>
                    <m:r>
                      <w:rPr>
                        <w:rFonts w:ascii="Cambria Math" w:eastAsia="Batang" w:hAnsi="Cambria Math"/>
                        <w:szCs w:val="24"/>
                        <w:lang w:eastAsia="en-US"/>
                      </w:rPr>
                      <m:t>rcs</m:t>
                    </m:r>
                  </m:e>
                  <m:sub>
                    <m:r>
                      <m:rPr>
                        <m:nor/>
                      </m:rPr>
                      <w:rPr>
                        <w:rFonts w:ascii="Cambria Math" w:eastAsia="Batang" w:hAnsi="Cambria Math"/>
                        <w:i/>
                        <w:iCs/>
                        <w:szCs w:val="24"/>
                        <w:lang w:eastAsia="en-US"/>
                      </w:rPr>
                      <m:t>dB</m:t>
                    </m:r>
                  </m:sub>
                </m:sSub>
                <m:r>
                  <w:rPr>
                    <w:rFonts w:ascii="Cambria Math" w:eastAsia="Batang" w:hAnsi="Cambria Math"/>
                    <w:szCs w:val="24"/>
                    <w:lang w:eastAsia="en-US"/>
                  </w:rPr>
                  <m:t>(θ,φ)=</m:t>
                </m:r>
                <m:sSub>
                  <m:sSubPr>
                    <m:ctrlPr>
                      <w:rPr>
                        <w:rFonts w:ascii="Cambria Math" w:eastAsia="Batang" w:hAnsi="Cambria Math"/>
                        <w:i/>
                        <w:iCs/>
                        <w:szCs w:val="24"/>
                        <w:lang w:eastAsia="en-US"/>
                      </w:rPr>
                    </m:ctrlPr>
                  </m:sSubPr>
                  <m:e>
                    <m:r>
                      <w:rPr>
                        <w:rFonts w:ascii="Cambria Math" w:eastAsia="Batang" w:hAnsi="Cambria Math"/>
                        <w:szCs w:val="24"/>
                        <w:lang w:eastAsia="en-US"/>
                      </w:rPr>
                      <m:t>G</m:t>
                    </m:r>
                  </m:e>
                  <m:sub>
                    <m:r>
                      <w:rPr>
                        <w:rFonts w:ascii="Cambria Math" w:eastAsia="Batang" w:hAnsi="Cambria Math"/>
                        <w:szCs w:val="24"/>
                        <w:lang w:eastAsia="en-US"/>
                      </w:rPr>
                      <m:t>max</m:t>
                    </m:r>
                  </m:sub>
                </m:sSub>
                <m:r>
                  <w:rPr>
                    <w:rFonts w:ascii="Cambria Math" w:eastAsia="Batang" w:hAnsi="Cambria Math"/>
                    <w:szCs w:val="24"/>
                    <w:lang w:eastAsia="en-US"/>
                  </w:rPr>
                  <m:t>-</m:t>
                </m:r>
                <m:func>
                  <m:funcPr>
                    <m:ctrlPr>
                      <w:rPr>
                        <w:rFonts w:ascii="Cambria Math" w:eastAsia="Batang" w:hAnsi="Cambria Math"/>
                        <w:i/>
                        <w:iCs/>
                        <w:szCs w:val="24"/>
                        <w:lang w:eastAsia="en-US"/>
                      </w:rPr>
                    </m:ctrlPr>
                  </m:funcPr>
                  <m:fName>
                    <m:r>
                      <w:rPr>
                        <w:rFonts w:ascii="Cambria Math" w:eastAsia="Batang" w:hAnsi="Cambria Math"/>
                        <w:szCs w:val="24"/>
                        <w:lang w:eastAsia="en-US"/>
                      </w:rPr>
                      <m:t>min</m:t>
                    </m:r>
                  </m:fName>
                  <m:e>
                    <m:d>
                      <m:dPr>
                        <m:begChr m:val="{"/>
                        <m:endChr m:val="}"/>
                        <m:ctrlPr>
                          <w:rPr>
                            <w:rFonts w:ascii="Cambria Math" w:eastAsia="Batang" w:hAnsi="Cambria Math"/>
                            <w:i/>
                            <w:iCs/>
                            <w:szCs w:val="24"/>
                            <w:lang w:eastAsia="en-US"/>
                          </w:rPr>
                        </m:ctrlPr>
                      </m:dPr>
                      <m:e>
                        <m:r>
                          <w:rPr>
                            <w:rFonts w:ascii="Cambria Math" w:eastAsia="Batang" w:hAnsi="Cambria Math"/>
                            <w:szCs w:val="24"/>
                            <w:lang w:eastAsia="en-US"/>
                          </w:rPr>
                          <m:t>-</m:t>
                        </m:r>
                        <m:d>
                          <m:dPr>
                            <m:ctrlPr>
                              <w:rPr>
                                <w:rFonts w:ascii="Cambria Math" w:eastAsia="Batang" w:hAnsi="Cambria Math"/>
                                <w:i/>
                                <w:iCs/>
                                <w:szCs w:val="24"/>
                                <w:lang w:eastAsia="en-US"/>
                              </w:rPr>
                            </m:ctrlPr>
                          </m:dPr>
                          <m:e>
                            <m:sSub>
                              <m:sSubPr>
                                <m:ctrlPr>
                                  <w:rPr>
                                    <w:rFonts w:ascii="Cambria Math" w:eastAsia="Malgun Gothic" w:hAnsi="Cambria Math"/>
                                    <w:i/>
                                    <w:iCs/>
                                    <w:szCs w:val="24"/>
                                    <w:lang w:eastAsia="en-US"/>
                                  </w:rPr>
                                </m:ctrlPr>
                              </m:sSubPr>
                              <m:e>
                                <m:sSup>
                                  <m:sSupPr>
                                    <m:ctrlPr>
                                      <w:rPr>
                                        <w:rFonts w:ascii="Cambria Math" w:eastAsia="Malgun Gothic" w:hAnsi="Cambria Math"/>
                                        <w:i/>
                                        <w:iCs/>
                                        <w:szCs w:val="24"/>
                                        <w:lang w:eastAsia="en-US"/>
                                      </w:rPr>
                                    </m:ctrlPr>
                                  </m:sSupPr>
                                  <m:e>
                                    <m:r>
                                      <w:rPr>
                                        <w:rFonts w:ascii="Cambria Math" w:eastAsia="SimSun" w:hAnsi="Cambria Math"/>
                                        <w:szCs w:val="24"/>
                                        <w:lang w:eastAsia="en-US"/>
                                      </w:rPr>
                                      <m:t>σ</m:t>
                                    </m:r>
                                  </m:e>
                                  <m:sup>
                                    <m:r>
                                      <w:rPr>
                                        <w:rFonts w:ascii="Cambria Math" w:eastAsia="SimSun" w:hAnsi="Cambria Math"/>
                                        <w:szCs w:val="24"/>
                                        <w:lang w:eastAsia="en-US"/>
                                      </w:rPr>
                                      <m:t>V</m:t>
                                    </m:r>
                                  </m:sup>
                                </m:sSup>
                              </m:e>
                              <m:sub>
                                <m:r>
                                  <m:rPr>
                                    <m:nor/>
                                  </m:rPr>
                                  <w:rPr>
                                    <w:rFonts w:ascii="Cambria Math" w:eastAsia="Malgun Gothic" w:hAnsi="Cambria Math"/>
                                    <w:i/>
                                    <w:iCs/>
                                    <w:szCs w:val="24"/>
                                    <w:lang w:eastAsia="en-US"/>
                                  </w:rPr>
                                  <m:t>dB</m:t>
                                </m:r>
                              </m:sub>
                            </m:sSub>
                            <m:d>
                              <m:dPr>
                                <m:ctrlPr>
                                  <w:rPr>
                                    <w:rFonts w:ascii="Cambria Math" w:eastAsia="Malgun Gothic" w:hAnsi="Cambria Math"/>
                                    <w:i/>
                                    <w:iCs/>
                                    <w:szCs w:val="24"/>
                                    <w:lang w:eastAsia="en-US"/>
                                  </w:rPr>
                                </m:ctrlPr>
                              </m:dPr>
                              <m:e>
                                <m:r>
                                  <w:rPr>
                                    <w:rFonts w:ascii="Cambria Math" w:eastAsia="Malgun Gothic" w:hAnsi="Cambria Math"/>
                                    <w:szCs w:val="24"/>
                                    <w:lang w:eastAsia="en-US"/>
                                  </w:rPr>
                                  <m:t>θ</m:t>
                                </m:r>
                              </m:e>
                            </m:d>
                            <m:r>
                              <w:rPr>
                                <w:rFonts w:ascii="Cambria Math" w:eastAsia="Batang" w:hAnsi="Cambria Math"/>
                                <w:szCs w:val="24"/>
                                <w:lang w:eastAsia="en-US"/>
                              </w:rPr>
                              <m:t>+</m:t>
                            </m:r>
                            <m:sSub>
                              <m:sSubPr>
                                <m:ctrlPr>
                                  <w:rPr>
                                    <w:rFonts w:ascii="Cambria Math" w:eastAsia="Malgun Gothic" w:hAnsi="Cambria Math"/>
                                    <w:i/>
                                    <w:iCs/>
                                    <w:szCs w:val="24"/>
                                    <w:lang w:eastAsia="en-US"/>
                                  </w:rPr>
                                </m:ctrlPr>
                              </m:sSubPr>
                              <m:e>
                                <m:sSup>
                                  <m:sSupPr>
                                    <m:ctrlPr>
                                      <w:rPr>
                                        <w:rFonts w:ascii="Cambria Math" w:eastAsia="Malgun Gothic" w:hAnsi="Cambria Math"/>
                                        <w:i/>
                                        <w:iCs/>
                                        <w:szCs w:val="24"/>
                                        <w:lang w:eastAsia="en-US"/>
                                      </w:rPr>
                                    </m:ctrlPr>
                                  </m:sSupPr>
                                  <m:e>
                                    <m:r>
                                      <w:rPr>
                                        <w:rFonts w:ascii="Cambria Math" w:eastAsia="SimSun" w:hAnsi="Cambria Math"/>
                                        <w:szCs w:val="24"/>
                                        <w:lang w:eastAsia="en-US"/>
                                      </w:rPr>
                                      <m:t>σ</m:t>
                                    </m:r>
                                  </m:e>
                                  <m:sup>
                                    <m:r>
                                      <w:rPr>
                                        <w:rFonts w:ascii="Cambria Math" w:eastAsia="SimSun" w:hAnsi="Cambria Math"/>
                                        <w:szCs w:val="24"/>
                                        <w:lang w:eastAsia="en-US"/>
                                      </w:rPr>
                                      <m:t>H</m:t>
                                    </m:r>
                                  </m:sup>
                                </m:sSup>
                              </m:e>
                              <m:sub>
                                <m:r>
                                  <m:rPr>
                                    <m:nor/>
                                  </m:rPr>
                                  <w:rPr>
                                    <w:rFonts w:ascii="Cambria Math" w:eastAsia="Malgun Gothic" w:hAnsi="Cambria Math"/>
                                    <w:i/>
                                    <w:iCs/>
                                    <w:szCs w:val="24"/>
                                    <w:lang w:eastAsia="en-US"/>
                                  </w:rPr>
                                  <m:t>dB</m:t>
                                </m:r>
                              </m:sub>
                            </m:sSub>
                            <m:d>
                              <m:dPr>
                                <m:ctrlPr>
                                  <w:rPr>
                                    <w:rFonts w:ascii="Cambria Math" w:eastAsia="Malgun Gothic" w:hAnsi="Cambria Math"/>
                                    <w:i/>
                                    <w:iCs/>
                                    <w:szCs w:val="24"/>
                                    <w:lang w:eastAsia="en-US"/>
                                  </w:rPr>
                                </m:ctrlPr>
                              </m:dPr>
                              <m:e>
                                <m:r>
                                  <w:rPr>
                                    <w:rFonts w:ascii="Cambria Math" w:eastAsia="Malgun Gothic" w:hAnsi="Cambria Math"/>
                                    <w:szCs w:val="24"/>
                                    <w:lang w:eastAsia="en-US"/>
                                  </w:rPr>
                                  <m:t> φ</m:t>
                                </m:r>
                              </m:e>
                            </m:d>
                          </m:e>
                        </m:d>
                        <m:r>
                          <w:rPr>
                            <w:rFonts w:ascii="Cambria Math" w:eastAsia="Batang" w:hAnsi="Cambria Math"/>
                            <w:szCs w:val="24"/>
                            <w:lang w:eastAsia="en-US"/>
                          </w:rPr>
                          <m:t>,</m:t>
                        </m:r>
                        <m:sSub>
                          <m:sSubPr>
                            <m:ctrlPr>
                              <w:rPr>
                                <w:rFonts w:ascii="Cambria Math" w:eastAsia="Batang" w:hAnsi="Cambria Math"/>
                                <w:i/>
                                <w:iCs/>
                                <w:szCs w:val="24"/>
                                <w:lang w:eastAsia="en-US"/>
                              </w:rPr>
                            </m:ctrlPr>
                          </m:sSubPr>
                          <m:e>
                            <m:r>
                              <w:rPr>
                                <w:rFonts w:ascii="Cambria Math" w:eastAsia="SimSun" w:hAnsi="Cambria Math"/>
                                <w:szCs w:val="24"/>
                                <w:lang w:eastAsia="en-US"/>
                              </w:rPr>
                              <m:t>σ</m:t>
                            </m:r>
                          </m:e>
                          <m:sub>
                            <m:r>
                              <w:rPr>
                                <w:rFonts w:ascii="Cambria Math" w:eastAsia="Malgun Gothic" w:hAnsi="Cambria Math"/>
                                <w:szCs w:val="24"/>
                                <w:lang w:eastAsia="en-US"/>
                              </w:rPr>
                              <m:t>max</m:t>
                            </m:r>
                          </m:sub>
                        </m:sSub>
                      </m:e>
                    </m:d>
                  </m:e>
                </m:func>
              </m:oMath>
            </m:oMathPara>
          </w:p>
          <w:p w14:paraId="0ABD0DFD" w14:textId="77777777" w:rsidR="00526F7D" w:rsidRPr="00526F7D" w:rsidRDefault="00526F7D" w:rsidP="00526F7D">
            <w:pPr>
              <w:overflowPunct/>
              <w:autoSpaceDE/>
              <w:autoSpaceDN/>
              <w:snapToGrid w:val="0"/>
              <w:spacing w:beforeLines="50" w:before="120" w:afterLines="50" w:after="120"/>
              <w:ind w:left="840" w:firstLine="420"/>
              <w:textAlignment w:val="auto"/>
              <w:rPr>
                <w:rFonts w:ascii="Times" w:eastAsia="Batang" w:hAnsi="Times"/>
                <w:szCs w:val="24"/>
                <w:lang w:eastAsia="en-US"/>
              </w:rPr>
            </w:pPr>
            <w:r w:rsidRPr="00526F7D">
              <w:rPr>
                <w:rFonts w:ascii="Times" w:eastAsia="Batang" w:hAnsi="Cambria Math"/>
                <w:szCs w:val="24"/>
                <w:lang w:eastAsia="en-US"/>
              </w:rPr>
              <w:t>Where,</w:t>
            </w:r>
          </w:p>
          <w:p w14:paraId="11CE4CE0" w14:textId="77777777" w:rsidR="00526F7D" w:rsidRPr="00526F7D" w:rsidRDefault="00526F7D" w:rsidP="00526F7D">
            <w:pPr>
              <w:overflowPunct/>
              <w:autoSpaceDE/>
              <w:autoSpaceDN/>
              <w:snapToGrid w:val="0"/>
              <w:spacing w:beforeLines="50" w:before="120" w:afterLines="50" w:after="120"/>
              <w:jc w:val="center"/>
              <w:textAlignment w:val="auto"/>
              <w:rPr>
                <w:rFonts w:ascii="Times" w:eastAsia="SimSun" w:hAnsi="Cambria Math"/>
                <w:i/>
                <w:iCs/>
                <w:szCs w:val="24"/>
                <w:lang w:eastAsia="en-US"/>
              </w:rPr>
            </w:pPr>
            <m:oMath>
              <m:sSub>
                <m:sSubPr>
                  <m:ctrlPr>
                    <w:rPr>
                      <w:rFonts w:ascii="Cambria Math" w:eastAsia="Malgun Gothic" w:hAnsi="Cambria Math"/>
                      <w:i/>
                      <w:iCs/>
                      <w:szCs w:val="24"/>
                      <w:lang w:eastAsia="en-US"/>
                    </w:rPr>
                  </m:ctrlPr>
                </m:sSubPr>
                <m:e>
                  <m:sSup>
                    <m:sSupPr>
                      <m:ctrlPr>
                        <w:rPr>
                          <w:rFonts w:ascii="Cambria Math" w:eastAsia="Malgun Gothic" w:hAnsi="Cambria Math"/>
                          <w:i/>
                          <w:iCs/>
                          <w:szCs w:val="24"/>
                          <w:lang w:eastAsia="en-US"/>
                        </w:rPr>
                      </m:ctrlPr>
                    </m:sSupPr>
                    <m:e>
                      <m:r>
                        <w:rPr>
                          <w:rFonts w:ascii="Cambria Math" w:eastAsia="SimSun" w:hAnsi="Cambria Math"/>
                          <w:szCs w:val="24"/>
                          <w:lang w:eastAsia="en-US"/>
                        </w:rPr>
                        <m:t>σ</m:t>
                      </m:r>
                    </m:e>
                    <m:sup>
                      <m:r>
                        <w:rPr>
                          <w:rFonts w:ascii="Cambria Math" w:eastAsia="SimSun" w:hAnsi="Cambria Math"/>
                          <w:szCs w:val="24"/>
                          <w:lang w:eastAsia="en-US"/>
                        </w:rPr>
                        <m:t>V</m:t>
                      </m:r>
                    </m:sup>
                  </m:sSup>
                </m:e>
                <m:sub>
                  <m:r>
                    <m:rPr>
                      <m:nor/>
                    </m:rPr>
                    <w:rPr>
                      <w:rFonts w:ascii="Cambria Math" w:eastAsia="Malgun Gothic" w:hAnsi="Cambria Math"/>
                      <w:i/>
                      <w:iCs/>
                      <w:szCs w:val="24"/>
                      <w:lang w:eastAsia="en-US"/>
                    </w:rPr>
                    <m:t>dB</m:t>
                  </m:r>
                </m:sub>
              </m:sSub>
              <m:d>
                <m:dPr>
                  <m:ctrlPr>
                    <w:rPr>
                      <w:rFonts w:ascii="Cambria Math" w:eastAsia="Malgun Gothic" w:hAnsi="Cambria Math"/>
                      <w:i/>
                      <w:iCs/>
                      <w:szCs w:val="24"/>
                      <w:lang w:eastAsia="en-US"/>
                    </w:rPr>
                  </m:ctrlPr>
                </m:dPr>
                <m:e>
                  <m:r>
                    <w:rPr>
                      <w:rFonts w:ascii="Cambria Math" w:eastAsia="Malgun Gothic" w:hAnsi="Cambria Math"/>
                      <w:szCs w:val="24"/>
                      <w:lang w:eastAsia="en-US"/>
                    </w:rPr>
                    <m:t>θ</m:t>
                  </m:r>
                </m:e>
              </m:d>
              <m:r>
                <w:rPr>
                  <w:rFonts w:ascii="Cambria Math" w:eastAsia="Malgun Gothic" w:hAnsi="Cambria Math"/>
                  <w:szCs w:val="24"/>
                  <w:lang w:eastAsia="en-US"/>
                </w:rPr>
                <m:t>=-</m:t>
              </m:r>
              <m:func>
                <m:funcPr>
                  <m:ctrlPr>
                    <w:rPr>
                      <w:rFonts w:ascii="Cambria Math" w:eastAsia="Malgun Gothic" w:hAnsi="Cambria Math"/>
                      <w:i/>
                      <w:iCs/>
                      <w:szCs w:val="24"/>
                      <w:lang w:eastAsia="en-US"/>
                    </w:rPr>
                  </m:ctrlPr>
                </m:funcPr>
                <m:fName>
                  <m:r>
                    <w:rPr>
                      <w:rFonts w:ascii="Cambria Math" w:eastAsia="Malgun Gothic" w:hAnsi="Cambria Math"/>
                      <w:szCs w:val="24"/>
                      <w:lang w:eastAsia="en-US"/>
                    </w:rPr>
                    <m:t>min</m:t>
                  </m:r>
                </m:fName>
                <m:e>
                  <m:d>
                    <m:dPr>
                      <m:begChr m:val="{"/>
                      <m:endChr m:val="}"/>
                      <m:ctrlPr>
                        <w:rPr>
                          <w:rFonts w:ascii="Cambria Math" w:eastAsia="Malgun Gothic" w:hAnsi="Cambria Math"/>
                          <w:i/>
                          <w:iCs/>
                          <w:szCs w:val="24"/>
                          <w:lang w:eastAsia="en-US"/>
                        </w:rPr>
                      </m:ctrlPr>
                    </m:dPr>
                    <m:e>
                      <m:r>
                        <w:rPr>
                          <w:rFonts w:ascii="Cambria Math" w:eastAsia="Malgun Gothic" w:hAnsi="Cambria Math"/>
                          <w:szCs w:val="24"/>
                          <w:lang w:eastAsia="en-US"/>
                        </w:rPr>
                        <m:t>12</m:t>
                      </m:r>
                      <m:sSup>
                        <m:sSupPr>
                          <m:ctrlPr>
                            <w:rPr>
                              <w:rFonts w:ascii="Cambria Math" w:eastAsia="Malgun Gothic" w:hAnsi="Cambria Math"/>
                              <w:i/>
                              <w:iCs/>
                              <w:szCs w:val="24"/>
                              <w:lang w:eastAsia="en-US"/>
                            </w:rPr>
                          </m:ctrlPr>
                        </m:sSupPr>
                        <m:e>
                          <m:d>
                            <m:dPr>
                              <m:ctrlPr>
                                <w:rPr>
                                  <w:rFonts w:ascii="Cambria Math" w:eastAsia="Malgun Gothic" w:hAnsi="Cambria Math"/>
                                  <w:i/>
                                  <w:iCs/>
                                  <w:szCs w:val="24"/>
                                  <w:lang w:eastAsia="en-US"/>
                                </w:rPr>
                              </m:ctrlPr>
                            </m:dPr>
                            <m:e>
                              <m:f>
                                <m:fPr>
                                  <m:ctrlPr>
                                    <w:rPr>
                                      <w:rFonts w:ascii="Cambria Math" w:eastAsia="Malgun Gothic" w:hAnsi="Cambria Math"/>
                                      <w:i/>
                                      <w:iCs/>
                                      <w:szCs w:val="24"/>
                                      <w:lang w:eastAsia="en-US"/>
                                    </w:rPr>
                                  </m:ctrlPr>
                                </m:fPr>
                                <m:num>
                                  <m:r>
                                    <w:rPr>
                                      <w:rFonts w:ascii="Cambria Math" w:eastAsia="Malgun Gothic" w:hAnsi="Cambria Math"/>
                                      <w:szCs w:val="24"/>
                                      <w:lang w:eastAsia="en-US"/>
                                    </w:rPr>
                                    <m:t>θ-</m:t>
                                  </m:r>
                                  <m:sSub>
                                    <m:sSubPr>
                                      <m:ctrlPr>
                                        <w:rPr>
                                          <w:rFonts w:ascii="Cambria Math" w:eastAsia="Cambria Math" w:hAnsi="Cambria Math" w:cs="Cambria Math"/>
                                          <w:i/>
                                          <w:iCs/>
                                          <w:szCs w:val="24"/>
                                          <w:lang w:eastAsia="en-US"/>
                                        </w:rPr>
                                      </m:ctrlPr>
                                    </m:sSubPr>
                                    <m:e>
                                      <m:r>
                                        <w:rPr>
                                          <w:rFonts w:ascii="Cambria Math" w:eastAsia="Batang" w:hAnsi="Cambria Math" w:cs="Cambria Math"/>
                                          <w:szCs w:val="24"/>
                                          <w:lang w:eastAsia="en-US"/>
                                        </w:rPr>
                                        <m:t>θ</m:t>
                                      </m:r>
                                    </m:e>
                                    <m:sub>
                                      <m:r>
                                        <w:rPr>
                                          <w:rFonts w:ascii="Cambria Math" w:eastAsia="SimSun" w:hAnsi="Cambria Math" w:cs="Cambria Math"/>
                                          <w:szCs w:val="24"/>
                                          <w:lang w:eastAsia="en-US"/>
                                        </w:rPr>
                                        <m:t>center</m:t>
                                      </m:r>
                                    </m:sub>
                                  </m:sSub>
                                </m:num>
                                <m:den>
                                  <m:sSub>
                                    <m:sSubPr>
                                      <m:ctrlPr>
                                        <w:rPr>
                                          <w:rFonts w:ascii="Cambria Math" w:eastAsia="Malgun Gothic" w:hAnsi="Cambria Math"/>
                                          <w:i/>
                                          <w:iCs/>
                                          <w:szCs w:val="24"/>
                                          <w:lang w:eastAsia="en-US"/>
                                        </w:rPr>
                                      </m:ctrlPr>
                                    </m:sSubPr>
                                    <m:e>
                                      <m:r>
                                        <w:rPr>
                                          <w:rFonts w:ascii="Cambria Math" w:eastAsia="Malgun Gothic" w:hAnsi="Cambria Math"/>
                                          <w:szCs w:val="24"/>
                                          <w:lang w:eastAsia="en-US"/>
                                        </w:rPr>
                                        <m:t>θ</m:t>
                                      </m:r>
                                    </m:e>
                                    <m:sub>
                                      <m:r>
                                        <w:rPr>
                                          <w:rFonts w:ascii="Cambria Math" w:eastAsia="SimSun" w:hAnsi="Cambria Math"/>
                                          <w:szCs w:val="24"/>
                                          <w:lang w:eastAsia="en-US"/>
                                        </w:rPr>
                                        <m:t>3</m:t>
                                      </m:r>
                                      <m:r>
                                        <w:rPr>
                                          <w:rFonts w:ascii="Cambria Math" w:eastAsia="Malgun Gothic" w:hAnsi="Cambria Math"/>
                                          <w:szCs w:val="24"/>
                                          <w:lang w:eastAsia="en-US"/>
                                        </w:rPr>
                                        <m:t>dB</m:t>
                                      </m:r>
                                    </m:sub>
                                  </m:sSub>
                                </m:den>
                              </m:f>
                            </m:e>
                          </m:d>
                        </m:e>
                        <m:sup>
                          <m:r>
                            <w:rPr>
                              <w:rFonts w:ascii="Cambria Math" w:eastAsia="Malgun Gothic" w:hAnsi="Cambria Math"/>
                              <w:szCs w:val="24"/>
                              <w:lang w:eastAsia="en-US"/>
                            </w:rPr>
                            <m:t>2</m:t>
                          </m:r>
                        </m:sup>
                      </m:sSup>
                      <m:r>
                        <w:rPr>
                          <w:rFonts w:ascii="Cambria Math" w:eastAsia="Malgun Gothic" w:hAnsi="Cambria Math"/>
                          <w:szCs w:val="24"/>
                          <w:lang w:eastAsia="en-US"/>
                        </w:rPr>
                        <m:t>,</m:t>
                      </m:r>
                      <m:sSub>
                        <m:sSubPr>
                          <m:ctrlPr>
                            <w:rPr>
                              <w:rFonts w:ascii="Cambria Math" w:eastAsia="Batang" w:hAnsi="Cambria Math"/>
                              <w:i/>
                              <w:iCs/>
                              <w:szCs w:val="24"/>
                              <w:lang w:eastAsia="en-US"/>
                            </w:rPr>
                          </m:ctrlPr>
                        </m:sSubPr>
                        <m:e>
                          <m:r>
                            <w:rPr>
                              <w:rFonts w:ascii="Cambria Math" w:eastAsia="Batang" w:hAnsi="Cambria Math"/>
                              <w:szCs w:val="24"/>
                              <w:lang w:eastAsia="en-US"/>
                            </w:rPr>
                            <m:t xml:space="preserve"> </m:t>
                          </m:r>
                          <m:r>
                            <w:rPr>
                              <w:rFonts w:ascii="Cambria Math" w:eastAsia="SimSun" w:hAnsi="Cambria Math"/>
                              <w:szCs w:val="24"/>
                              <w:lang w:eastAsia="en-US"/>
                            </w:rPr>
                            <m:t>σ</m:t>
                          </m:r>
                        </m:e>
                        <m:sub>
                          <m:r>
                            <w:rPr>
                              <w:rFonts w:ascii="Cambria Math" w:eastAsia="Malgun Gothic" w:hAnsi="Cambria Math"/>
                              <w:szCs w:val="24"/>
                              <w:lang w:eastAsia="en-US"/>
                            </w:rPr>
                            <m:t>max</m:t>
                          </m:r>
                        </m:sub>
                      </m:sSub>
                    </m:e>
                  </m:d>
                </m:e>
              </m:func>
            </m:oMath>
            <w:r w:rsidRPr="00526F7D">
              <w:rPr>
                <w:rFonts w:ascii="Times" w:eastAsia="Batang" w:hAnsi="Times"/>
                <w:i/>
                <w:iCs/>
                <w:szCs w:val="24"/>
                <w:lang w:eastAsia="en-US"/>
              </w:rPr>
              <w:t>,</w:t>
            </w:r>
          </w:p>
          <w:p w14:paraId="3267D610" w14:textId="77777777" w:rsidR="00526F7D" w:rsidRPr="00526F7D" w:rsidRDefault="00526F7D" w:rsidP="00526F7D">
            <w:pPr>
              <w:tabs>
                <w:tab w:val="left" w:pos="1418"/>
              </w:tabs>
              <w:suppressAutoHyphens/>
              <w:autoSpaceDN/>
              <w:snapToGrid w:val="0"/>
              <w:spacing w:beforeLines="50" w:before="120" w:afterLines="50" w:after="120"/>
              <w:jc w:val="center"/>
              <w:rPr>
                <w:rFonts w:eastAsia="Malgun Gothic"/>
                <w:lang w:eastAsia="zh-CN"/>
              </w:rPr>
            </w:pPr>
            <m:oMath>
              <m:sSub>
                <m:sSubPr>
                  <m:ctrlPr>
                    <w:rPr>
                      <w:rFonts w:ascii="Cambria Math" w:eastAsia="Malgun Gothic" w:hAnsi="Cambria Math"/>
                      <w:i/>
                      <w:iCs/>
                      <w:lang w:eastAsia="ar-SA"/>
                    </w:rPr>
                  </m:ctrlPr>
                </m:sSubPr>
                <m:e>
                  <m:sSup>
                    <m:sSupPr>
                      <m:ctrlPr>
                        <w:rPr>
                          <w:rFonts w:ascii="Cambria Math" w:eastAsia="Malgun Gothic" w:hAnsi="Cambria Math"/>
                          <w:i/>
                          <w:iCs/>
                          <w:lang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ascii="Cambria Math" w:eastAsia="Malgun Gothic" w:hAnsi="Cambria Math"/>
                      <w:i/>
                      <w:iCs/>
                      <w:lang w:eastAsia="ar-SA"/>
                    </w:rPr>
                    <m:t>dB</m:t>
                  </m:r>
                </m:sub>
              </m:sSub>
              <m:d>
                <m:dPr>
                  <m:ctrlPr>
                    <w:rPr>
                      <w:rFonts w:ascii="Cambria Math" w:eastAsia="Malgun Gothic" w:hAnsi="Cambria Math"/>
                      <w:i/>
                      <w:iCs/>
                      <w:lang w:eastAsia="ar-SA"/>
                    </w:rPr>
                  </m:ctrlPr>
                </m:dPr>
                <m:e>
                  <m:r>
                    <m:rPr>
                      <m:sty m:val="bi"/>
                    </m:rPr>
                    <w:rPr>
                      <w:rFonts w:ascii="Cambria Math" w:eastAsia="Malgun Gothic" w:hAnsi="Cambria Math"/>
                      <w:lang w:eastAsia="ar-SA"/>
                    </w:rPr>
                    <m:t> φ</m:t>
                  </m:r>
                </m:e>
              </m:d>
              <m:r>
                <m:rPr>
                  <m:sty m:val="bi"/>
                </m:rPr>
                <w:rPr>
                  <w:rFonts w:ascii="Cambria Math" w:eastAsia="Malgun Gothic" w:hAnsi="Cambria Math"/>
                  <w:lang w:eastAsia="ar-SA"/>
                </w:rPr>
                <m:t>=-</m:t>
              </m:r>
              <m:func>
                <m:funcPr>
                  <m:ctrlPr>
                    <w:rPr>
                      <w:rFonts w:ascii="Cambria Math" w:eastAsia="Malgun Gothic" w:hAnsi="Cambria Math"/>
                      <w:i/>
                      <w:iCs/>
                      <w:lang w:eastAsia="ar-SA"/>
                    </w:rPr>
                  </m:ctrlPr>
                </m:funcPr>
                <m:fName>
                  <m:r>
                    <m:rPr>
                      <m:sty m:val="bi"/>
                    </m:rPr>
                    <w:rPr>
                      <w:rFonts w:ascii="Cambria Math" w:eastAsia="Malgun Gothic" w:hAnsi="Cambria Math"/>
                      <w:lang w:eastAsia="ar-SA"/>
                    </w:rPr>
                    <m:t>min</m:t>
                  </m:r>
                </m:fName>
                <m:e>
                  <m:d>
                    <m:dPr>
                      <m:begChr m:val="{"/>
                      <m:endChr m:val="}"/>
                      <m:ctrlPr>
                        <w:rPr>
                          <w:rFonts w:ascii="Cambria Math" w:eastAsia="Malgun Gothic" w:hAnsi="Cambria Math"/>
                          <w:i/>
                          <w:iCs/>
                          <w:lang w:eastAsia="ar-SA"/>
                        </w:rPr>
                      </m:ctrlPr>
                    </m:dPr>
                    <m:e>
                      <m:r>
                        <m:rPr>
                          <m:sty m:val="bi"/>
                        </m:rPr>
                        <w:rPr>
                          <w:rFonts w:ascii="Cambria Math" w:eastAsia="Malgun Gothic" w:hAnsi="Cambria Math"/>
                          <w:lang w:eastAsia="ar-SA"/>
                        </w:rPr>
                        <m:t>12</m:t>
                      </m:r>
                      <m:sSup>
                        <m:sSupPr>
                          <m:ctrlPr>
                            <w:rPr>
                              <w:rFonts w:ascii="Cambria Math" w:eastAsia="Malgun Gothic" w:hAnsi="Cambria Math"/>
                              <w:i/>
                              <w:iCs/>
                              <w:lang w:eastAsia="ar-SA"/>
                            </w:rPr>
                          </m:ctrlPr>
                        </m:sSupPr>
                        <m:e>
                          <m:d>
                            <m:dPr>
                              <m:ctrlPr>
                                <w:rPr>
                                  <w:rFonts w:ascii="Cambria Math" w:eastAsia="Malgun Gothic" w:hAnsi="Cambria Math"/>
                                  <w:i/>
                                  <w:iCs/>
                                  <w:lang w:eastAsia="ar-SA"/>
                                </w:rPr>
                              </m:ctrlPr>
                            </m:dPr>
                            <m:e>
                              <m:f>
                                <m:fPr>
                                  <m:ctrlPr>
                                    <w:rPr>
                                      <w:rFonts w:ascii="Cambria Math" w:eastAsia="Malgun Gothic" w:hAnsi="Cambria Math"/>
                                      <w:i/>
                                      <w:iCs/>
                                      <w:lang w:eastAsia="ar-SA"/>
                                    </w:rPr>
                                  </m:ctrlPr>
                                </m:fPr>
                                <m:num>
                                  <m:r>
                                    <m:rPr>
                                      <m:sty m:val="bi"/>
                                    </m:rPr>
                                    <w:rPr>
                                      <w:rFonts w:ascii="Cambria Math" w:eastAsia="Malgun Gothic" w:hAnsi="Cambria Math"/>
                                      <w:lang w:eastAsia="ar-SA"/>
                                    </w:rPr>
                                    <m:t>φ-</m:t>
                                  </m:r>
                                  <m:sSub>
                                    <m:sSubPr>
                                      <m:ctrlPr>
                                        <w:rPr>
                                          <w:rFonts w:ascii="Cambria Math" w:eastAsia="Cambria Math" w:hAnsi="Cambria Math" w:cs="Cambria Math"/>
                                          <w:i/>
                                          <w:iCs/>
                                          <w:lang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cs="Cambria Math"/>
                                          <w:lang w:eastAsia="zh-CN"/>
                                        </w:rPr>
                                        <m:t>center</m:t>
                                      </m:r>
                                    </m:sub>
                                  </m:sSub>
                                </m:num>
                                <m:den>
                                  <m:sSub>
                                    <m:sSubPr>
                                      <m:ctrlPr>
                                        <w:rPr>
                                          <w:rFonts w:ascii="Cambria Math" w:eastAsia="Malgun Gothic" w:hAnsi="Cambria Math"/>
                                          <w:i/>
                                          <w:iCs/>
                                          <w:lang w:eastAsia="ar-SA"/>
                                        </w:rPr>
                                      </m:ctrlPr>
                                    </m:sSubPr>
                                    <m:e>
                                      <m:r>
                                        <m:rPr>
                                          <m:sty m:val="bi"/>
                                        </m:rPr>
                                        <w:rPr>
                                          <w:rFonts w:ascii="Cambria Math" w:eastAsia="Malgun Gothic" w:hAnsi="Cambria Math"/>
                                          <w:lang w:eastAsia="ar-SA"/>
                                        </w:rPr>
                                        <m:t>φ</m:t>
                                      </m:r>
                                    </m:e>
                                    <m:sub>
                                      <m:r>
                                        <m:rPr>
                                          <m:sty m:val="bi"/>
                                        </m:rPr>
                                        <w:rPr>
                                          <w:rFonts w:ascii="Cambria Math" w:eastAsia="Times New Roman" w:hAnsi="Cambria Math"/>
                                          <w:lang w:eastAsia="zh-CN"/>
                                        </w:rPr>
                                        <m:t>3</m:t>
                                      </m:r>
                                      <m:r>
                                        <m:rPr>
                                          <m:sty m:val="bi"/>
                                        </m:rPr>
                                        <w:rPr>
                                          <w:rFonts w:ascii="Cambria Math" w:eastAsia="Malgun Gothic" w:hAnsi="Cambria Math"/>
                                          <w:lang w:eastAsia="ar-SA"/>
                                        </w:rPr>
                                        <m:t>dB</m:t>
                                      </m:r>
                                    </m:sub>
                                  </m:sSub>
                                </m:den>
                              </m:f>
                            </m:e>
                          </m:d>
                        </m:e>
                        <m:sup>
                          <m:r>
                            <m:rPr>
                              <m:sty m:val="bi"/>
                            </m:rPr>
                            <w:rPr>
                              <w:rFonts w:ascii="Cambria Math" w:eastAsia="Malgun Gothic" w:hAnsi="Cambria Math"/>
                              <w:lang w:eastAsia="ar-SA"/>
                            </w:rPr>
                            <m:t>2</m:t>
                          </m:r>
                        </m:sup>
                      </m:sSup>
                      <m:r>
                        <m:rPr>
                          <m:sty m:val="bi"/>
                        </m:rPr>
                        <w:rPr>
                          <w:rFonts w:ascii="Cambria Math" w:eastAsia="Malgun Gothic" w:hAnsi="Cambria Math"/>
                          <w:lang w:eastAsia="ar-SA"/>
                        </w:rPr>
                        <m:t>,</m:t>
                      </m:r>
                      <m:r>
                        <m:rPr>
                          <m:sty m:val="bi"/>
                        </m:rPr>
                        <w:rPr>
                          <w:rFonts w:ascii="Cambria Math" w:eastAsia="Times New Roman" w:hAnsi="Cambria Math"/>
                          <w:lang w:eastAsia="zh-CN"/>
                        </w:rPr>
                        <m:t xml:space="preserve"> </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σ</m:t>
                          </m:r>
                        </m:e>
                        <m:sub>
                          <m:r>
                            <m:rPr>
                              <m:sty m:val="bi"/>
                            </m:rPr>
                            <w:rPr>
                              <w:rFonts w:ascii="Cambria Math" w:eastAsia="Malgun Gothic" w:hAnsi="Cambria Math"/>
                              <w:lang w:eastAsia="ar-SA"/>
                            </w:rPr>
                            <m:t>max</m:t>
                          </m:r>
                        </m:sub>
                      </m:sSub>
                    </m:e>
                  </m:d>
                </m:e>
              </m:func>
            </m:oMath>
            <w:r w:rsidRPr="00526F7D">
              <w:rPr>
                <w:rFonts w:eastAsia="Times New Roman"/>
                <w:i/>
                <w:iCs/>
                <w:lang w:eastAsia="ar-SA"/>
              </w:rPr>
              <w:t>,</w:t>
            </w:r>
          </w:p>
          <w:p w14:paraId="548BEF7D" w14:textId="77777777" w:rsidR="00526F7D" w:rsidRPr="00526F7D" w:rsidRDefault="00526F7D" w:rsidP="00526F7D">
            <w:pPr>
              <w:overflowPunct/>
              <w:autoSpaceDE/>
              <w:autoSpaceDN/>
              <w:adjustRightInd/>
              <w:spacing w:after="0"/>
              <w:textAlignment w:val="auto"/>
              <w:rPr>
                <w:rFonts w:ascii="Calibri Light" w:eastAsia="Calibri Light" w:hAnsi="Calibri Light" w:cs="Calibri Light"/>
                <w:color w:val="000000"/>
                <w:lang w:eastAsia="en-US"/>
              </w:rPr>
            </w:pPr>
          </w:p>
          <w:p w14:paraId="176F79C9" w14:textId="77777777" w:rsidR="00526F7D" w:rsidRPr="00526F7D" w:rsidRDefault="00526F7D" w:rsidP="00526F7D">
            <w:pPr>
              <w:overflowPunct/>
              <w:autoSpaceDE/>
              <w:autoSpaceDN/>
              <w:adjustRightInd/>
              <w:spacing w:after="0"/>
              <w:textAlignment w:val="auto"/>
              <w:rPr>
                <w:rFonts w:ascii="Calibri Light" w:eastAsia="Calibri Light" w:hAnsi="Calibri Light" w:cs="Calibri Light"/>
                <w:color w:val="000000"/>
                <w:lang w:eastAsia="en-US"/>
              </w:rPr>
            </w:pPr>
            <w:r w:rsidRPr="00526F7D">
              <w:rPr>
                <w:rFonts w:ascii="Calibri Light" w:eastAsia="Calibri Light" w:hAnsi="Calibri Light" w:cs="Calibri Light"/>
                <w:color w:val="000000"/>
                <w:lang w:eastAsia="en-US"/>
              </w:rPr>
              <w:tab/>
            </w:r>
            <w:r w:rsidRPr="00526F7D">
              <w:rPr>
                <w:rFonts w:ascii="Times" w:eastAsia="Batang" w:hAnsi="Times"/>
                <w:szCs w:val="24"/>
                <w:lang w:eastAsia="en-US"/>
              </w:rPr>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7"/>
              <w:gridCol w:w="767"/>
              <w:gridCol w:w="704"/>
              <w:gridCol w:w="740"/>
              <w:gridCol w:w="677"/>
              <w:gridCol w:w="663"/>
              <w:gridCol w:w="735"/>
              <w:gridCol w:w="1211"/>
              <w:gridCol w:w="1254"/>
            </w:tblGrid>
            <w:tr w:rsidR="00526F7D" w:rsidRPr="00526F7D" w14:paraId="34392886" w14:textId="77777777" w:rsidTr="00932793">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9FD2A9" w14:textId="77777777" w:rsidR="00526F7D" w:rsidRPr="00526F7D" w:rsidRDefault="00526F7D" w:rsidP="00526F7D">
                  <w:pPr>
                    <w:overflowPunct/>
                    <w:autoSpaceDE/>
                    <w:autoSpaceDN/>
                    <w:adjustRightInd/>
                    <w:spacing w:after="0"/>
                    <w:jc w:val="center"/>
                    <w:textAlignment w:val="auto"/>
                    <w:rPr>
                      <w:rFonts w:eastAsia="Malgun Gothic"/>
                      <w:i/>
                      <w:iCs/>
                      <w:sz w:val="18"/>
                      <w:szCs w:val="24"/>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61718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sz w:val="18"/>
                              <w:szCs w:val="24"/>
                              <w:lang w:eastAsia="en-US"/>
                            </w:rPr>
                          </m:ctrlPr>
                        </m:sSubPr>
                        <m:e>
                          <m:r>
                            <w:rPr>
                              <w:rFonts w:ascii="Cambria Math" w:eastAsia="Batang" w:hAnsi="Cambria Math"/>
                              <w:sz w:val="18"/>
                              <w:szCs w:val="24"/>
                              <w:lang w:eastAsia="en-US"/>
                            </w:rPr>
                            <m:t>φ</m:t>
                          </m:r>
                        </m:e>
                        <m:sub>
                          <m:r>
                            <w:rPr>
                              <w:rFonts w:ascii="Cambria Math" w:eastAsia="Batang" w:hAnsi="Cambria Math"/>
                              <w:sz w:val="18"/>
                              <w:szCs w:val="24"/>
                              <w:lang w:eastAsia="en-US"/>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4D944C"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i/>
                              <w:iCs/>
                              <w:sz w:val="18"/>
                              <w:szCs w:val="24"/>
                              <w:lang w:eastAsia="en-US"/>
                            </w:rPr>
                          </m:ctrlPr>
                        </m:sSubPr>
                        <m:e>
                          <m:r>
                            <w:rPr>
                              <w:rFonts w:ascii="Cambria Math" w:eastAsia="Batang" w:hAnsi="Cambria Math"/>
                              <w:sz w:val="18"/>
                              <w:szCs w:val="24"/>
                              <w:lang w:eastAsia="en-US"/>
                            </w:rPr>
                            <m:t>φ</m:t>
                          </m:r>
                        </m:e>
                        <m:sub>
                          <m:r>
                            <m:rPr>
                              <m:sty m:val="p"/>
                            </m:rPr>
                            <w:rPr>
                              <w:rFonts w:ascii="Cambria Math" w:eastAsia="Batang" w:hAnsi="Cambria Math"/>
                              <w:sz w:val="18"/>
                              <w:szCs w:val="24"/>
                              <w:lang w:eastAsia="en-US"/>
                            </w:rPr>
                            <m:t xml:space="preserve">3dB, </m:t>
                          </m:r>
                          <m:r>
                            <w:rPr>
                              <w:rFonts w:ascii="Cambria Math" w:eastAsia="Batang" w:hAnsi="Cambria Math"/>
                              <w:sz w:val="18"/>
                              <w:szCs w:val="24"/>
                              <w:lang w:eastAsia="en-US"/>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3F074B"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i/>
                              <w:iCs/>
                              <w:sz w:val="18"/>
                              <w:szCs w:val="24"/>
                              <w:lang w:eastAsia="en-US"/>
                            </w:rPr>
                          </m:ctrlPr>
                        </m:sSubPr>
                        <m:e>
                          <m:r>
                            <w:rPr>
                              <w:rFonts w:ascii="Cambria Math" w:eastAsia="Batang" w:hAnsi="Cambria Math"/>
                              <w:sz w:val="18"/>
                              <w:szCs w:val="24"/>
                              <w:lang w:eastAsia="en-US"/>
                            </w:rPr>
                            <m:t>θ</m:t>
                          </m:r>
                        </m:e>
                        <m:sub>
                          <m:r>
                            <w:rPr>
                              <w:rFonts w:ascii="Cambria Math" w:eastAsia="Batang" w:hAnsi="Cambria Math"/>
                              <w:sz w:val="18"/>
                              <w:szCs w:val="24"/>
                              <w:lang w:eastAsia="en-US"/>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07A05D"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i/>
                              <w:iCs/>
                              <w:sz w:val="18"/>
                              <w:szCs w:val="24"/>
                              <w:lang w:eastAsia="en-US"/>
                            </w:rPr>
                          </m:ctrlPr>
                        </m:sSubPr>
                        <m:e>
                          <m:r>
                            <w:rPr>
                              <w:rFonts w:ascii="Cambria Math" w:eastAsia="Batang" w:hAnsi="Cambria Math"/>
                              <w:sz w:val="18"/>
                              <w:szCs w:val="24"/>
                              <w:lang w:eastAsia="en-US"/>
                            </w:rPr>
                            <m:t>θ</m:t>
                          </m:r>
                        </m:e>
                        <m:sub>
                          <m:r>
                            <m:rPr>
                              <m:sty m:val="p"/>
                            </m:rPr>
                            <w:rPr>
                              <w:rFonts w:ascii="Cambria Math" w:eastAsia="Batang" w:hAnsi="Cambria Math"/>
                              <w:sz w:val="18"/>
                              <w:szCs w:val="24"/>
                              <w:lang w:eastAsia="en-US"/>
                            </w:rPr>
                            <m:t>3dB,</m:t>
                          </m:r>
                          <m:r>
                            <w:rPr>
                              <w:rFonts w:ascii="Cambria Math" w:eastAsia="Batang" w:hAnsi="Cambria Math"/>
                              <w:sz w:val="18"/>
                              <w:szCs w:val="24"/>
                              <w:lang w:eastAsia="en-US"/>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9FDAA4"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sz w:val="18"/>
                              <w:szCs w:val="24"/>
                              <w:lang w:eastAsia="en-US"/>
                            </w:rPr>
                          </m:ctrlPr>
                        </m:sSubPr>
                        <m:e>
                          <m:r>
                            <w:rPr>
                              <w:rFonts w:ascii="Cambria Math" w:eastAsia="Batang" w:hAnsi="Cambria Math"/>
                              <w:sz w:val="18"/>
                              <w:szCs w:val="24"/>
                              <w:lang w:eastAsia="en-US"/>
                            </w:rPr>
                            <m:t>G</m:t>
                          </m:r>
                        </m:e>
                        <m:sub>
                          <m:r>
                            <w:rPr>
                              <w:rFonts w:ascii="Cambria Math" w:eastAsia="Batang" w:hAnsi="Cambria Math"/>
                              <w:sz w:val="18"/>
                              <w:szCs w:val="24"/>
                              <w:lang w:eastAsia="en-US"/>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938AA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m:oMathPara>
                    <m:oMath>
                      <m:sSub>
                        <m:sSubPr>
                          <m:ctrlPr>
                            <w:rPr>
                              <w:rFonts w:ascii="Cambria Math" w:eastAsia="Malgun Gothic" w:hAnsi="Cambria Math" w:cs="Calibri"/>
                              <w:i/>
                              <w:iCs/>
                              <w:sz w:val="18"/>
                              <w:szCs w:val="24"/>
                              <w:lang w:eastAsia="en-US"/>
                            </w:rPr>
                          </m:ctrlPr>
                        </m:sSubPr>
                        <m:e>
                          <m:r>
                            <w:rPr>
                              <w:rFonts w:ascii="Cambria Math" w:eastAsia="Batang" w:hAnsi="Cambria Math"/>
                              <w:sz w:val="18"/>
                              <w:szCs w:val="22"/>
                              <w:lang w:eastAsia="en-US"/>
                            </w:rPr>
                            <m:t>σ</m:t>
                          </m:r>
                        </m:e>
                        <m:sub>
                          <m:r>
                            <m:rPr>
                              <m:sty m:val="p"/>
                            </m:rPr>
                            <w:rPr>
                              <w:rFonts w:ascii="Cambria Math" w:eastAsia="Batang" w:hAnsi="Cambria Math"/>
                              <w:sz w:val="18"/>
                              <w:szCs w:val="24"/>
                              <w:lang w:eastAsia="en-US"/>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3B615D"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 xml:space="preserve">Applicable Range of </w:t>
                  </w:r>
                  <m:oMath>
                    <m:r>
                      <m:rPr>
                        <m:sty m:val="p"/>
                      </m:rPr>
                      <w:rPr>
                        <w:rFonts w:ascii="Cambria Math" w:eastAsia="Batang" w:hAnsi="Cambria Math"/>
                        <w:sz w:val="18"/>
                        <w:szCs w:val="24"/>
                        <w:lang w:eastAsia="en-US"/>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13232B"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 xml:space="preserve">Applicable Range of </w:t>
                  </w:r>
                  <m:oMath>
                    <m:r>
                      <m:rPr>
                        <m:sty m:val="p"/>
                      </m:rPr>
                      <w:rPr>
                        <w:rFonts w:ascii="Cambria Math" w:eastAsia="Batang" w:hAnsi="Cambria Math"/>
                        <w:sz w:val="18"/>
                        <w:szCs w:val="24"/>
                        <w:lang w:eastAsia="en-US"/>
                      </w:rPr>
                      <m:t>φ</m:t>
                    </m:r>
                  </m:oMath>
                </w:p>
              </w:tc>
            </w:tr>
            <w:tr w:rsidR="00526F7D" w:rsidRPr="00526F7D" w14:paraId="29CC9233" w14:textId="77777777" w:rsidTr="00932793">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478EB"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F99D9" w14:textId="77777777" w:rsidR="00526F7D" w:rsidRPr="00526F7D" w:rsidRDefault="00526F7D" w:rsidP="00526F7D">
                  <w:pPr>
                    <w:overflowPunct/>
                    <w:autoSpaceDE/>
                    <w:autoSpaceDN/>
                    <w:adjustRightInd/>
                    <w:spacing w:after="0"/>
                    <w:jc w:val="center"/>
                    <w:textAlignment w:val="auto"/>
                    <w:rPr>
                      <w:rFonts w:eastAsia="Malgun Gothic"/>
                      <w:i/>
                      <w:iCs/>
                      <w:sz w:val="18"/>
                      <w:szCs w:val="24"/>
                      <w:lang w:eastAsia="zh-CN"/>
                    </w:rPr>
                  </w:pPr>
                  <w:r w:rsidRPr="00526F7D">
                    <w:rPr>
                      <w:rFonts w:eastAsia="Malgun Gothic"/>
                      <w:i/>
                      <w:iCs/>
                      <w:sz w:val="18"/>
                      <w:szCs w:val="24"/>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E08CC"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47AAF"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38016"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5B736"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2900C"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CF8C0"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F8FCE"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r>
            <w:tr w:rsidR="00526F7D" w:rsidRPr="00526F7D" w14:paraId="5210B5B4" w14:textId="77777777" w:rsidTr="00932793">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11897E"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46DE1"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8390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01087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F13F9"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E27A0"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62FBBE"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6080F7"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04E83"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r>
            <w:tr w:rsidR="00526F7D" w:rsidRPr="00526F7D" w14:paraId="4F6DF6AE" w14:textId="77777777" w:rsidTr="00932793">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17AA7B"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426B2"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7D57B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B44F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1EC75"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922D6"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4A5FE2"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D2969"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A5F7B"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r>
            <w:tr w:rsidR="00526F7D" w:rsidRPr="00526F7D" w14:paraId="21D006D0" w14:textId="77777777" w:rsidTr="00932793">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9D5AEF"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667F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FC3E8"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B45D7"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3298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9D6434"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0D42"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B8C2C"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BD3CBE"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r>
            <w:tr w:rsidR="00526F7D" w:rsidRPr="00526F7D" w14:paraId="6F211F82" w14:textId="77777777" w:rsidTr="00932793">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A21F78"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Batang"/>
                      <w:i/>
                      <w:iCs/>
                      <w:sz w:val="18"/>
                      <w:szCs w:val="24"/>
                      <w:lang w:eastAsia="en-US"/>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E2A7E"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0ECD4"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1A5EAD"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EEEA2"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5AA3F"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11439"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1804F"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439FA" w14:textId="77777777" w:rsidR="00526F7D" w:rsidRPr="00526F7D" w:rsidRDefault="00526F7D" w:rsidP="00526F7D">
                  <w:pPr>
                    <w:overflowPunct/>
                    <w:autoSpaceDE/>
                    <w:autoSpaceDN/>
                    <w:adjustRightInd/>
                    <w:spacing w:after="0"/>
                    <w:jc w:val="center"/>
                    <w:textAlignment w:val="auto"/>
                    <w:rPr>
                      <w:rFonts w:eastAsia="Batang"/>
                      <w:i/>
                      <w:iCs/>
                      <w:sz w:val="18"/>
                      <w:szCs w:val="24"/>
                      <w:lang w:eastAsia="en-US"/>
                    </w:rPr>
                  </w:pPr>
                  <w:r w:rsidRPr="00526F7D">
                    <w:rPr>
                      <w:rFonts w:eastAsia="Malgun Gothic"/>
                      <w:i/>
                      <w:iCs/>
                      <w:sz w:val="18"/>
                      <w:szCs w:val="24"/>
                      <w:lang w:eastAsia="zh-CN"/>
                    </w:rPr>
                    <w:t>[ ]</w:t>
                  </w:r>
                </w:p>
              </w:tc>
            </w:tr>
          </w:tbl>
          <w:p w14:paraId="64C2A972" w14:textId="77777777" w:rsidR="00526F7D" w:rsidRPr="00526F7D" w:rsidRDefault="00526F7D" w:rsidP="00526F7D">
            <w:pPr>
              <w:overflowPunct/>
              <w:autoSpaceDE/>
              <w:autoSpaceDN/>
              <w:adjustRightInd/>
              <w:spacing w:after="0"/>
              <w:textAlignment w:val="auto"/>
              <w:rPr>
                <w:rFonts w:ascii="Times" w:eastAsia="Malgun Gothic" w:hAnsi="Times"/>
                <w:szCs w:val="24"/>
                <w:lang w:eastAsia="zh-CN"/>
              </w:rPr>
            </w:pPr>
          </w:p>
          <w:p w14:paraId="1AEB77EC" w14:textId="77777777" w:rsidR="00526F7D" w:rsidRPr="00526F7D" w:rsidRDefault="00526F7D" w:rsidP="00526F7D">
            <w:pPr>
              <w:numPr>
                <w:ilvl w:val="1"/>
                <w:numId w:val="24"/>
              </w:numPr>
              <w:suppressAutoHyphens/>
              <w:overflowPunct/>
              <w:autoSpaceDE/>
              <w:autoSpaceDN/>
              <w:adjustRightInd/>
              <w:snapToGrid w:val="0"/>
              <w:spacing w:beforeLines="50" w:before="120" w:afterLines="50" w:after="120"/>
              <w:textAlignment w:val="auto"/>
              <w:rPr>
                <w:rFonts w:ascii="Times" w:eastAsia="Batang" w:hAnsi="Times"/>
                <w:szCs w:val="24"/>
                <w:lang w:eastAsia="x-none"/>
              </w:rPr>
            </w:pPr>
            <w:r w:rsidRPr="00526F7D">
              <w:rPr>
                <w:rFonts w:ascii="Times" w:eastAsia="Batang" w:hAnsi="Times"/>
                <w:szCs w:val="24"/>
                <w:lang w:eastAsia="x-none"/>
              </w:rPr>
              <w:lastRenderedPageBreak/>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566455BA" w14:textId="77777777" w:rsidR="00526F7D" w:rsidRPr="00526F7D" w:rsidRDefault="00526F7D" w:rsidP="00526F7D">
            <w:pPr>
              <w:numPr>
                <w:ilvl w:val="2"/>
                <w:numId w:val="24"/>
              </w:numPr>
              <w:suppressAutoHyphens/>
              <w:overflowPunct/>
              <w:autoSpaceDE/>
              <w:autoSpaceDN/>
              <w:adjustRightInd/>
              <w:snapToGrid w:val="0"/>
              <w:spacing w:beforeLines="50" w:before="120" w:afterLines="50" w:after="120"/>
              <w:textAlignment w:val="auto"/>
              <w:rPr>
                <w:rFonts w:ascii="Times" w:eastAsia="Batang" w:hAnsi="Times"/>
                <w:szCs w:val="24"/>
                <w:lang w:eastAsia="x-none"/>
              </w:rPr>
            </w:pPr>
            <w:r w:rsidRPr="00526F7D">
              <w:rPr>
                <w:rFonts w:ascii="Times" w:eastAsia="Batang" w:hAnsi="Times"/>
                <w:szCs w:val="24"/>
                <w:lang w:eastAsia="x-none"/>
              </w:rPr>
              <w:t>FFS: angular continuity</w:t>
            </w:r>
          </w:p>
          <w:p w14:paraId="623994DD" w14:textId="77777777" w:rsidR="00526F7D" w:rsidRPr="00526F7D" w:rsidRDefault="00526F7D" w:rsidP="00526F7D">
            <w:pPr>
              <w:overflowPunct/>
              <w:autoSpaceDE/>
              <w:autoSpaceDN/>
              <w:adjustRightInd/>
              <w:spacing w:after="0"/>
              <w:textAlignment w:val="auto"/>
              <w:rPr>
                <w:rFonts w:ascii="Times" w:eastAsia="Batang" w:hAnsi="Times"/>
                <w:szCs w:val="24"/>
                <w:lang w:eastAsia="en-US"/>
              </w:rPr>
            </w:pPr>
          </w:p>
          <w:p w14:paraId="5610C963" w14:textId="77777777" w:rsidR="00526F7D" w:rsidRPr="00526F7D" w:rsidRDefault="00526F7D" w:rsidP="00526F7D">
            <w:pPr>
              <w:overflowPunct/>
              <w:autoSpaceDE/>
              <w:autoSpaceDN/>
              <w:adjustRightInd/>
              <w:spacing w:after="0"/>
              <w:jc w:val="both"/>
              <w:textAlignment w:val="auto"/>
              <w:rPr>
                <w:rFonts w:eastAsia="Malgun Gothic"/>
                <w:lang w:eastAsia="en-US"/>
              </w:rPr>
            </w:pPr>
            <w:r w:rsidRPr="00526F7D">
              <w:rPr>
                <w:rFonts w:eastAsia="Malgun Gothic"/>
                <w:highlight w:val="darkYellow"/>
                <w:lang w:eastAsia="en-US"/>
              </w:rPr>
              <w:t>Working assumption</w:t>
            </w:r>
          </w:p>
          <w:p w14:paraId="5D0AB268" w14:textId="77777777" w:rsidR="00526F7D" w:rsidRPr="00526F7D" w:rsidRDefault="00526F7D" w:rsidP="00526F7D">
            <w:pPr>
              <w:overflowPunct/>
              <w:autoSpaceDE/>
              <w:autoSpaceDN/>
              <w:adjustRightInd/>
              <w:spacing w:after="0"/>
              <w:jc w:val="both"/>
              <w:textAlignment w:val="auto"/>
              <w:rPr>
                <w:rFonts w:eastAsia="DengXian"/>
                <w:lang w:eastAsia="zh-CN"/>
              </w:rPr>
            </w:pPr>
            <w:r w:rsidRPr="00526F7D">
              <w:rPr>
                <w:rFonts w:eastAsia="Malgun Gothic"/>
                <w:lang w:eastAsia="en-US"/>
              </w:rPr>
              <w:t>For</w:t>
            </w:r>
            <w:r w:rsidRPr="00526F7D">
              <w:rPr>
                <w:rFonts w:eastAsia="Malgun Gothic"/>
                <w:lang w:eastAsia="zh-CN"/>
              </w:rPr>
              <w:t xml:space="preserve"> modelling </w:t>
            </w:r>
            <w:r w:rsidRPr="00526F7D">
              <w:rPr>
                <w:rFonts w:eastAsia="Malgun Gothic"/>
                <w:lang w:eastAsia="en-US"/>
              </w:rPr>
              <w:t>background channel for monostatic sensing:</w:t>
            </w:r>
          </w:p>
          <w:p w14:paraId="7E6B18A5" w14:textId="77777777" w:rsidR="00526F7D" w:rsidRPr="00526F7D" w:rsidRDefault="00526F7D" w:rsidP="00526F7D">
            <w:pPr>
              <w:overflowPunct/>
              <w:autoSpaceDE/>
              <w:autoSpaceDN/>
              <w:adjustRightInd/>
              <w:spacing w:after="0"/>
              <w:textAlignment w:val="auto"/>
              <w:rPr>
                <w:rFonts w:ascii="Times" w:eastAsia="DengXian" w:hAnsi="Times"/>
                <w:bCs/>
                <w:szCs w:val="24"/>
                <w:lang w:eastAsia="zh-CN"/>
              </w:rPr>
            </w:pPr>
            <w:r w:rsidRPr="00526F7D">
              <w:rPr>
                <w:rFonts w:ascii="Times" w:eastAsia="DengXian" w:hAnsi="Times"/>
                <w:bCs/>
                <w:szCs w:val="24"/>
                <w:lang w:eastAsia="zh-CN"/>
              </w:rPr>
              <w:t>Solution A: (previous Option 1)</w:t>
            </w:r>
          </w:p>
          <w:p w14:paraId="6D9D5C1D" w14:textId="77777777" w:rsidR="00526F7D" w:rsidRPr="00526F7D" w:rsidRDefault="00526F7D" w:rsidP="00526F7D">
            <w:pPr>
              <w:numPr>
                <w:ilvl w:val="0"/>
                <w:numId w:val="30"/>
              </w:numPr>
              <w:tabs>
                <w:tab w:val="left" w:pos="0"/>
              </w:tabs>
              <w:suppressAutoHyphens/>
              <w:overflowPunct/>
              <w:autoSpaceDE/>
              <w:autoSpaceDN/>
              <w:adjustRightInd/>
              <w:spacing w:after="0"/>
              <w:ind w:left="420"/>
              <w:textAlignment w:val="auto"/>
              <w:rPr>
                <w:rFonts w:ascii="Times" w:eastAsia="DengXian" w:hAnsi="Times"/>
                <w:lang w:eastAsia="zh-CN"/>
              </w:rPr>
            </w:pPr>
            <w:r w:rsidRPr="00526F7D">
              <w:rPr>
                <w:rFonts w:ascii="Times" w:eastAsia="DengXian" w:hAnsi="Times"/>
                <w:lang w:eastAsia="zh-CN"/>
              </w:rPr>
              <w:t xml:space="preserve">drop N reference point(s) following certain distribution, and then the background channel is generated based on the channel generated as in existing TR between the real Tx and the reference point for a scenario. </w:t>
            </w:r>
          </w:p>
          <w:p w14:paraId="48E3AD36" w14:textId="77777777" w:rsidR="00526F7D" w:rsidRPr="00526F7D" w:rsidRDefault="00526F7D" w:rsidP="00526F7D">
            <w:pPr>
              <w:numPr>
                <w:ilvl w:val="1"/>
                <w:numId w:val="30"/>
              </w:numPr>
              <w:tabs>
                <w:tab w:val="left" w:pos="0"/>
              </w:tabs>
              <w:suppressAutoHyphens/>
              <w:overflowPunct/>
              <w:autoSpaceDE/>
              <w:autoSpaceDN/>
              <w:adjustRightInd/>
              <w:spacing w:after="0"/>
              <w:ind w:left="840"/>
              <w:textAlignment w:val="auto"/>
              <w:rPr>
                <w:rFonts w:ascii="Times" w:eastAsia="Batang" w:hAnsi="Times"/>
                <w:b/>
                <w:szCs w:val="24"/>
                <w:lang w:eastAsia="x-none"/>
              </w:rPr>
            </w:pPr>
            <w:r w:rsidRPr="00526F7D">
              <w:rPr>
                <w:rFonts w:ascii="Times" w:eastAsia="DengXian" w:hAnsi="Times"/>
                <w:lang w:eastAsia="zh-CN"/>
              </w:rPr>
              <w:t xml:space="preserve">The distance between Tx and the reference point, and the height of the reference point follow Gamma distribution, </w:t>
            </w:r>
          </w:p>
          <w:p w14:paraId="6178C103" w14:textId="77777777" w:rsidR="00526F7D" w:rsidRPr="00526F7D" w:rsidRDefault="00526F7D" w:rsidP="00526F7D">
            <w:pPr>
              <w:numPr>
                <w:ilvl w:val="255"/>
                <w:numId w:val="0"/>
              </w:numPr>
              <w:overflowPunct/>
              <w:autoSpaceDE/>
              <w:autoSpaceDN/>
              <w:adjustRightInd/>
              <w:spacing w:after="0"/>
              <w:jc w:val="center"/>
              <w:textAlignment w:val="auto"/>
              <w:rPr>
                <w:rFonts w:ascii="Times" w:eastAsia="SimSun" w:hAnsi="Times"/>
                <w:bCs/>
                <w:szCs w:val="24"/>
                <w:lang w:eastAsia="zh-CN"/>
              </w:rPr>
            </w:pPr>
            <m:oMath>
              <m:sSub>
                <m:sSubPr>
                  <m:ctrlPr>
                    <w:rPr>
                      <w:rFonts w:ascii="Cambria Math" w:eastAsia="Batang" w:hAnsi="Cambria Math"/>
                      <w:bCs/>
                      <w:i/>
                      <w:szCs w:val="24"/>
                      <w:lang w:eastAsia="x-none"/>
                    </w:rPr>
                  </m:ctrlPr>
                </m:sSubPr>
                <m:e>
                  <m:r>
                    <w:rPr>
                      <w:rFonts w:ascii="Cambria Math" w:eastAsia="Batang" w:hAnsi="Cambria Math"/>
                      <w:szCs w:val="24"/>
                      <w:lang w:eastAsia="x-none"/>
                    </w:rPr>
                    <m:t>d</m:t>
                  </m:r>
                </m:e>
                <m:sub>
                  <m:r>
                    <w:rPr>
                      <w:rFonts w:ascii="Cambria Math" w:eastAsia="Batang" w:hAnsi="Cambria Math"/>
                      <w:szCs w:val="24"/>
                      <w:lang w:eastAsia="x-none"/>
                    </w:rPr>
                    <m:t>rp_2D_n</m:t>
                  </m:r>
                </m:sub>
              </m:sSub>
              <m:r>
                <w:rPr>
                  <w:rFonts w:ascii="Cambria Math" w:eastAsia="Batang" w:hAnsi="Cambria Math"/>
                  <w:szCs w:val="24"/>
                  <w:lang w:eastAsia="x-none"/>
                </w:rPr>
                <m:t>~</m:t>
              </m:r>
              <m:r>
                <m:rPr>
                  <m:sty m:val="p"/>
                </m:rPr>
                <w:rPr>
                  <w:rFonts w:ascii="Cambria Math" w:eastAsia="Batang" w:hAnsi="Cambria Math"/>
                  <w:szCs w:val="24"/>
                  <w:lang w:eastAsia="x-none"/>
                </w:rPr>
                <m:t>Γ</m:t>
              </m:r>
              <m:d>
                <m:dPr>
                  <m:ctrlPr>
                    <w:rPr>
                      <w:rFonts w:ascii="Cambria Math" w:eastAsia="Batang" w:hAnsi="Cambria Math"/>
                      <w:bCs/>
                      <w:i/>
                      <w:szCs w:val="24"/>
                      <w:lang w:eastAsia="x-none"/>
                    </w:rPr>
                  </m:ctrlPr>
                </m:dPr>
                <m:e>
                  <m:r>
                    <w:rPr>
                      <w:rFonts w:ascii="Cambria Math" w:eastAsia="Batang" w:hAnsi="Cambria Math"/>
                      <w:szCs w:val="24"/>
                      <w:lang w:eastAsia="x-none"/>
                    </w:rPr>
                    <m:t>α</m:t>
                  </m:r>
                  <m:r>
                    <w:rPr>
                      <w:rFonts w:ascii="Cambria Math" w:eastAsia="SimSun" w:hAnsi="Cambria Math"/>
                      <w:szCs w:val="24"/>
                      <w:lang w:eastAsia="zh-CN"/>
                    </w:rPr>
                    <m:t>1</m:t>
                  </m:r>
                  <m:r>
                    <w:rPr>
                      <w:rFonts w:ascii="Cambria Math" w:eastAsia="Batang" w:hAnsi="Cambria Math"/>
                      <w:szCs w:val="24"/>
                      <w:lang w:eastAsia="x-none"/>
                    </w:rPr>
                    <m:t>, β</m:t>
                  </m:r>
                  <m:r>
                    <w:rPr>
                      <w:rFonts w:ascii="Cambria Math" w:eastAsia="SimSun" w:hAnsi="Cambria Math"/>
                      <w:szCs w:val="24"/>
                      <w:lang w:eastAsia="zh-CN"/>
                    </w:rPr>
                    <m:t>1</m:t>
                  </m:r>
                </m:e>
              </m:d>
              <m:r>
                <w:rPr>
                  <w:rFonts w:ascii="Cambria Math" w:eastAsia="Batang" w:hAnsi="Cambria Math"/>
                  <w:szCs w:val="24"/>
                  <w:lang w:eastAsia="x-none"/>
                </w:rPr>
                <m:t>+</m:t>
              </m:r>
              <m:r>
                <w:rPr>
                  <w:rFonts w:ascii="Cambria Math" w:eastAsia="SimSun" w:hAnsi="Cambria Math"/>
                  <w:szCs w:val="24"/>
                  <w:lang w:eastAsia="zh-CN"/>
                </w:rPr>
                <m:t>c</m:t>
              </m:r>
            </m:oMath>
            <w:r w:rsidRPr="00526F7D">
              <w:rPr>
                <w:rFonts w:ascii="Times" w:eastAsia="SimSun" w:hAnsi="Cambria Math"/>
                <w:szCs w:val="24"/>
                <w:lang w:eastAsia="zh-CN"/>
              </w:rPr>
              <w:t>1</w:t>
            </w:r>
          </w:p>
          <w:p w14:paraId="70918C78" w14:textId="77777777" w:rsidR="00526F7D" w:rsidRPr="00526F7D" w:rsidRDefault="00526F7D" w:rsidP="00526F7D">
            <w:pPr>
              <w:overflowPunct/>
              <w:autoSpaceDE/>
              <w:autoSpaceDN/>
              <w:adjustRightInd/>
              <w:spacing w:after="0"/>
              <w:textAlignment w:val="auto"/>
              <w:rPr>
                <w:rFonts w:ascii="Times" w:eastAsia="DengXian" w:hAnsi="Times"/>
                <w:lang w:eastAsia="zh-CN"/>
              </w:rPr>
            </w:pPr>
            <m:oMathPara>
              <m:oMath>
                <m:sSub>
                  <m:sSubPr>
                    <m:ctrlPr>
                      <w:rPr>
                        <w:rFonts w:ascii="Cambria Math" w:eastAsia="Batang" w:hAnsi="Cambria Math"/>
                        <w:bCs/>
                        <w:i/>
                        <w:szCs w:val="24"/>
                        <w:lang w:eastAsia="en-US"/>
                      </w:rPr>
                    </m:ctrlPr>
                  </m:sSubPr>
                  <m:e>
                    <m:r>
                      <w:rPr>
                        <w:rFonts w:ascii="Cambria Math" w:eastAsia="Batang" w:hAnsi="Cambria Math"/>
                        <w:szCs w:val="24"/>
                        <w:lang w:eastAsia="en-US"/>
                      </w:rPr>
                      <m:t>h</m:t>
                    </m:r>
                  </m:e>
                  <m:sub>
                    <m:r>
                      <w:rPr>
                        <w:rFonts w:ascii="Cambria Math" w:eastAsia="Batang" w:hAnsi="Cambria Math"/>
                        <w:szCs w:val="24"/>
                        <w:lang w:eastAsia="en-US"/>
                      </w:rPr>
                      <m:t>rp_n</m:t>
                    </m:r>
                  </m:sub>
                </m:sSub>
                <m:r>
                  <w:rPr>
                    <w:rFonts w:ascii="Cambria Math" w:eastAsia="Batang" w:hAnsi="Cambria Math"/>
                    <w:szCs w:val="24"/>
                    <w:lang w:eastAsia="en-US"/>
                  </w:rPr>
                  <m:t>~</m:t>
                </m:r>
                <m:r>
                  <m:rPr>
                    <m:sty m:val="p"/>
                  </m:rPr>
                  <w:rPr>
                    <w:rFonts w:ascii="Cambria Math" w:eastAsia="Batang" w:hAnsi="Cambria Math"/>
                    <w:szCs w:val="24"/>
                    <w:lang w:eastAsia="en-US"/>
                  </w:rPr>
                  <m:t>Γ</m:t>
                </m:r>
                <m:d>
                  <m:dPr>
                    <m:ctrlPr>
                      <w:rPr>
                        <w:rFonts w:ascii="Cambria Math" w:eastAsia="Batang" w:hAnsi="Cambria Math"/>
                        <w:bCs/>
                        <w:i/>
                        <w:szCs w:val="24"/>
                        <w:lang w:eastAsia="en-US"/>
                      </w:rPr>
                    </m:ctrlPr>
                  </m:dPr>
                  <m:e>
                    <m:r>
                      <w:rPr>
                        <w:rFonts w:ascii="Cambria Math" w:eastAsia="Batang" w:hAnsi="Cambria Math"/>
                        <w:szCs w:val="24"/>
                        <w:lang w:eastAsia="en-US"/>
                      </w:rPr>
                      <m:t>α</m:t>
                    </m:r>
                    <m:r>
                      <w:rPr>
                        <w:rFonts w:ascii="Cambria Math" w:eastAsia="SimSun" w:hAnsi="Cambria Math"/>
                        <w:szCs w:val="24"/>
                        <w:lang w:eastAsia="zh-CN"/>
                      </w:rPr>
                      <m:t>2</m:t>
                    </m:r>
                    <m:r>
                      <w:rPr>
                        <w:rFonts w:ascii="Cambria Math" w:eastAsia="Batang" w:hAnsi="Cambria Math"/>
                        <w:szCs w:val="24"/>
                        <w:lang w:eastAsia="en-US"/>
                      </w:rPr>
                      <m:t>, β</m:t>
                    </m:r>
                    <m:r>
                      <w:rPr>
                        <w:rFonts w:ascii="Cambria Math" w:eastAsia="SimSun" w:hAnsi="Cambria Math"/>
                        <w:szCs w:val="24"/>
                        <w:lang w:eastAsia="zh-CN"/>
                      </w:rPr>
                      <m:t>2</m:t>
                    </m:r>
                  </m:e>
                </m:d>
                <m:r>
                  <w:rPr>
                    <w:rFonts w:ascii="Cambria Math" w:eastAsia="Batang" w:hAnsi="Cambria Math"/>
                    <w:szCs w:val="24"/>
                    <w:lang w:eastAsia="en-US"/>
                  </w:rPr>
                  <m:t>+</m:t>
                </m:r>
                <m:r>
                  <w:rPr>
                    <w:rFonts w:ascii="Cambria Math" w:eastAsia="SimSun" w:hAnsi="Cambria Math"/>
                    <w:szCs w:val="24"/>
                    <w:lang w:eastAsia="zh-CN"/>
                  </w:rPr>
                  <m:t>c2</m:t>
                </m:r>
              </m:oMath>
            </m:oMathPara>
          </w:p>
          <w:p w14:paraId="1AC6C584" w14:textId="77777777" w:rsidR="00526F7D" w:rsidRPr="00526F7D" w:rsidRDefault="00526F7D" w:rsidP="00526F7D">
            <w:pPr>
              <w:widowControl w:val="0"/>
              <w:numPr>
                <w:ilvl w:val="1"/>
                <w:numId w:val="31"/>
              </w:numPr>
              <w:suppressAutoHyphens/>
              <w:overflowPunct/>
              <w:autoSpaceDE/>
              <w:autoSpaceDN/>
              <w:adjustRightInd/>
              <w:spacing w:after="0"/>
              <w:textAlignment w:val="auto"/>
              <w:rPr>
                <w:rFonts w:eastAsia="DengXian"/>
                <w:iCs/>
                <w:lang w:eastAsia="x-none"/>
              </w:rPr>
            </w:pPr>
            <w:r w:rsidRPr="00526F7D">
              <w:rPr>
                <w:rFonts w:ascii="Times" w:eastAsia="DengXian" w:hAnsi="Times"/>
                <w:lang w:eastAsia="zh-CN"/>
              </w:rPr>
              <w:t>FFS: value of N (N&lt;4)</w:t>
            </w:r>
          </w:p>
          <w:p w14:paraId="56941E69"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DengXian"/>
                <w:iCs/>
                <w:lang w:eastAsia="x-none"/>
              </w:rPr>
            </w:pPr>
            <w:r w:rsidRPr="00526F7D">
              <w:rPr>
                <w:rFonts w:ascii="Times" w:eastAsia="DengXian" w:hAnsi="Times"/>
                <w:lang w:eastAsia="zh-CN"/>
              </w:rPr>
              <w:t>FFS</w:t>
            </w:r>
            <w:r w:rsidRPr="00526F7D">
              <w:rPr>
                <w:rFonts w:eastAsia="DengXian"/>
                <w:iCs/>
                <w:lang w:eastAsia="x-none"/>
              </w:rPr>
              <w:t>: whether to add additional very low power clusters</w:t>
            </w:r>
          </w:p>
          <w:p w14:paraId="0B5F8A99"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eastAsia="DengXian"/>
                <w:iCs/>
                <w:lang w:eastAsia="x-none"/>
              </w:rPr>
            </w:pPr>
            <w:r w:rsidRPr="00526F7D">
              <w:rPr>
                <w:rFonts w:ascii="Times" w:eastAsia="DengXian" w:hAnsi="Times"/>
                <w:lang w:eastAsia="zh-CN"/>
              </w:rPr>
              <w:t>FFS</w:t>
            </w:r>
            <w:r w:rsidRPr="00526F7D">
              <w:rPr>
                <w:rFonts w:eastAsia="DengXian"/>
                <w:iCs/>
                <w:lang w:eastAsia="x-none"/>
              </w:rPr>
              <w:t>: any update to parameters e.g. angular distribution and delay spread</w:t>
            </w:r>
          </w:p>
          <w:p w14:paraId="6B54CAFF" w14:textId="77777777" w:rsidR="00526F7D" w:rsidRPr="00526F7D" w:rsidRDefault="00526F7D" w:rsidP="00526F7D">
            <w:pPr>
              <w:overflowPunct/>
              <w:autoSpaceDE/>
              <w:autoSpaceDN/>
              <w:adjustRightInd/>
              <w:spacing w:after="0"/>
              <w:textAlignment w:val="auto"/>
              <w:rPr>
                <w:rFonts w:ascii="Times" w:eastAsia="Batang" w:hAnsi="Times"/>
                <w:lang w:eastAsia="en-US"/>
              </w:rPr>
            </w:pPr>
          </w:p>
          <w:p w14:paraId="2EFC9A6A" w14:textId="77777777" w:rsidR="00526F7D" w:rsidRPr="00526F7D" w:rsidRDefault="00526F7D" w:rsidP="00526F7D">
            <w:pPr>
              <w:overflowPunct/>
              <w:autoSpaceDE/>
              <w:autoSpaceDN/>
              <w:adjustRightInd/>
              <w:spacing w:after="0"/>
              <w:jc w:val="both"/>
              <w:textAlignment w:val="auto"/>
              <w:rPr>
                <w:rFonts w:eastAsia="Malgun Gothic"/>
                <w:lang w:eastAsia="en-US"/>
              </w:rPr>
            </w:pPr>
            <w:r w:rsidRPr="00526F7D">
              <w:rPr>
                <w:rFonts w:eastAsia="Malgun Gothic"/>
                <w:highlight w:val="green"/>
                <w:lang w:eastAsia="en-US"/>
              </w:rPr>
              <w:t>Agreement</w:t>
            </w:r>
          </w:p>
          <w:p w14:paraId="2BBC9F10" w14:textId="77777777" w:rsidR="00526F7D" w:rsidRPr="00526F7D" w:rsidRDefault="00526F7D" w:rsidP="00526F7D">
            <w:pPr>
              <w:suppressAutoHyphens/>
              <w:overflowPunct/>
              <w:autoSpaceDE/>
              <w:autoSpaceDN/>
              <w:adjustRightInd/>
              <w:spacing w:after="0"/>
              <w:textAlignment w:val="auto"/>
              <w:rPr>
                <w:rFonts w:ascii="Times" w:eastAsia="Batang" w:hAnsi="Times"/>
                <w:lang w:eastAsia="zh-CN"/>
              </w:rPr>
            </w:pPr>
            <w:r w:rsidRPr="00526F7D">
              <w:rPr>
                <w:rFonts w:ascii="Times" w:eastAsia="Batang" w:hAnsi="Times"/>
                <w:lang w:eastAsia="zh-CN"/>
              </w:rPr>
              <w:t>The existing spatial consistency model in TR 38.901 is reused to model correlation of links between one TRP and different STs/UEs.</w:t>
            </w:r>
          </w:p>
          <w:p w14:paraId="7E2EF862" w14:textId="77777777" w:rsidR="00526F7D" w:rsidRPr="00526F7D" w:rsidRDefault="00526F7D" w:rsidP="00526F7D">
            <w:pPr>
              <w:overflowPunct/>
              <w:autoSpaceDE/>
              <w:autoSpaceDN/>
              <w:adjustRightInd/>
              <w:spacing w:after="0"/>
              <w:textAlignment w:val="auto"/>
              <w:rPr>
                <w:rFonts w:ascii="Times" w:eastAsia="Batang" w:hAnsi="Times"/>
                <w:lang w:eastAsia="en-US"/>
              </w:rPr>
            </w:pPr>
          </w:p>
          <w:p w14:paraId="6AFBC40E" w14:textId="77777777" w:rsidR="00526F7D" w:rsidRPr="00526F7D" w:rsidRDefault="00526F7D" w:rsidP="00526F7D">
            <w:pPr>
              <w:overflowPunct/>
              <w:autoSpaceDE/>
              <w:autoSpaceDN/>
              <w:adjustRightInd/>
              <w:spacing w:after="0"/>
              <w:jc w:val="both"/>
              <w:textAlignment w:val="auto"/>
              <w:rPr>
                <w:rFonts w:eastAsia="Malgun Gothic"/>
                <w:lang w:eastAsia="en-US"/>
              </w:rPr>
            </w:pPr>
            <w:r w:rsidRPr="00526F7D">
              <w:rPr>
                <w:rFonts w:eastAsia="Malgun Gothic"/>
                <w:highlight w:val="green"/>
                <w:lang w:eastAsia="en-US"/>
              </w:rPr>
              <w:t>Agreement</w:t>
            </w:r>
          </w:p>
          <w:p w14:paraId="579D420C" w14:textId="77777777" w:rsidR="00526F7D" w:rsidRPr="00526F7D" w:rsidRDefault="00526F7D" w:rsidP="00526F7D">
            <w:pPr>
              <w:tabs>
                <w:tab w:val="left" w:pos="0"/>
              </w:tabs>
              <w:overflowPunct/>
              <w:autoSpaceDE/>
              <w:autoSpaceDN/>
              <w:adjustRightInd/>
              <w:spacing w:after="0"/>
              <w:textAlignment w:val="auto"/>
              <w:rPr>
                <w:rFonts w:ascii="Times" w:eastAsia="Batang" w:hAnsi="Times"/>
                <w:lang w:eastAsia="zh-CN"/>
              </w:rPr>
            </w:pPr>
            <w:r w:rsidRPr="00526F7D">
              <w:rPr>
                <w:rFonts w:ascii="Times" w:eastAsia="Batang" w:hAnsi="Times"/>
                <w:lang w:eastAsia="zh-CN"/>
              </w:rPr>
              <w:t>Spatial consistency is not modelled at least for the following links</w:t>
            </w:r>
          </w:p>
          <w:p w14:paraId="46FBB507"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ascii="Times" w:eastAsia="DengXian" w:hAnsi="Times"/>
                <w:lang w:eastAsia="zh-CN"/>
              </w:rPr>
            </w:pPr>
            <w:r w:rsidRPr="00526F7D">
              <w:rPr>
                <w:rFonts w:ascii="Times" w:eastAsia="DengXian" w:hAnsi="Times"/>
                <w:lang w:eastAsia="zh-CN"/>
              </w:rPr>
              <w:t>Case 1: the links from/to two non-co-located TRPs</w:t>
            </w:r>
          </w:p>
          <w:p w14:paraId="415CB23F" w14:textId="77777777" w:rsidR="00526F7D" w:rsidRPr="00526F7D" w:rsidRDefault="00526F7D" w:rsidP="00526F7D">
            <w:pPr>
              <w:numPr>
                <w:ilvl w:val="1"/>
                <w:numId w:val="30"/>
              </w:numPr>
              <w:suppressAutoHyphens/>
              <w:overflowPunct/>
              <w:autoSpaceDE/>
              <w:autoSpaceDN/>
              <w:adjustRightInd/>
              <w:spacing w:after="0"/>
              <w:textAlignment w:val="auto"/>
              <w:rPr>
                <w:rFonts w:ascii="Times" w:eastAsia="Batang" w:hAnsi="Times"/>
                <w:lang w:eastAsia="zh-CN"/>
              </w:rPr>
            </w:pPr>
            <w:r w:rsidRPr="00526F7D">
              <w:rPr>
                <w:rFonts w:ascii="Times" w:eastAsia="Malgun Gothic" w:hAnsi="Times"/>
                <w:lang w:eastAsia="zh-CN"/>
              </w:rPr>
              <w:t>Link TRP1-X and link TRP2-X, where node X can be a target, a UE or another TRP</w:t>
            </w:r>
          </w:p>
          <w:p w14:paraId="1C2EF986" w14:textId="77777777" w:rsidR="00526F7D" w:rsidRPr="00526F7D" w:rsidRDefault="00526F7D" w:rsidP="00526F7D">
            <w:pPr>
              <w:numPr>
                <w:ilvl w:val="1"/>
                <w:numId w:val="30"/>
              </w:numPr>
              <w:suppressAutoHyphens/>
              <w:overflowPunct/>
              <w:autoSpaceDE/>
              <w:autoSpaceDN/>
              <w:adjustRightInd/>
              <w:spacing w:after="0"/>
              <w:textAlignment w:val="auto"/>
              <w:rPr>
                <w:rFonts w:ascii="Times" w:eastAsia="Batang" w:hAnsi="Times"/>
                <w:lang w:eastAsia="zh-CN"/>
              </w:rPr>
            </w:pPr>
            <w:r w:rsidRPr="00526F7D">
              <w:rPr>
                <w:rFonts w:ascii="Times" w:eastAsia="Batang" w:hAnsi="Times"/>
                <w:lang w:eastAsia="zh-CN"/>
              </w:rPr>
              <w:t xml:space="preserve">Link TRP1-X and link TRP2-Y, where node X, Y can be </w:t>
            </w:r>
            <w:r w:rsidRPr="00526F7D">
              <w:rPr>
                <w:rFonts w:ascii="Times" w:eastAsia="Malgun Gothic" w:hAnsi="Times"/>
                <w:lang w:eastAsia="zh-CN"/>
              </w:rPr>
              <w:t>a target, a UE or another TRP</w:t>
            </w:r>
          </w:p>
          <w:p w14:paraId="51274CF7" w14:textId="77777777" w:rsidR="00526F7D" w:rsidRPr="00526F7D" w:rsidRDefault="00526F7D" w:rsidP="00526F7D">
            <w:pPr>
              <w:widowControl w:val="0"/>
              <w:numPr>
                <w:ilvl w:val="0"/>
                <w:numId w:val="31"/>
              </w:numPr>
              <w:suppressAutoHyphens/>
              <w:overflowPunct/>
              <w:autoSpaceDE/>
              <w:autoSpaceDN/>
              <w:adjustRightInd/>
              <w:spacing w:after="0"/>
              <w:textAlignment w:val="auto"/>
              <w:rPr>
                <w:rFonts w:ascii="Times" w:eastAsia="DengXian" w:hAnsi="Times"/>
                <w:lang w:eastAsia="zh-CN"/>
              </w:rPr>
            </w:pPr>
            <w:r w:rsidRPr="00526F7D">
              <w:rPr>
                <w:rFonts w:ascii="Times" w:eastAsia="DengXian" w:hAnsi="Times"/>
                <w:lang w:eastAsia="zh-CN"/>
              </w:rPr>
              <w:t>Case 2: the two links with different LOS/NLOS condition</w:t>
            </w:r>
          </w:p>
          <w:p w14:paraId="2450032A" w14:textId="6BC07DEA" w:rsidR="00526F7D" w:rsidRPr="00AD3117" w:rsidRDefault="00526F7D" w:rsidP="00526F7D">
            <w:pPr>
              <w:tabs>
                <w:tab w:val="left" w:pos="0"/>
              </w:tabs>
              <w:suppressAutoHyphens/>
              <w:overflowPunct/>
              <w:autoSpaceDE/>
              <w:autoSpaceDN/>
              <w:adjustRightInd/>
              <w:spacing w:after="0"/>
              <w:textAlignment w:val="auto"/>
              <w:rPr>
                <w:rFonts w:eastAsia="SimSun"/>
                <w:lang w:eastAsia="zh-CN"/>
              </w:rPr>
            </w:pPr>
            <w:r w:rsidRPr="00AD3117">
              <w:rPr>
                <w:rFonts w:ascii="Times" w:eastAsia="DengXian" w:hAnsi="Times"/>
                <w:lang w:eastAsia="zh-CN"/>
              </w:rPr>
              <w:t>Case 3: background channel for monostatic vs. any link (Tx-ST, ST-Rx, background channel) for bistatic</w:t>
            </w:r>
          </w:p>
          <w:p w14:paraId="2BE4ACB1" w14:textId="77777777" w:rsidR="00526F7D" w:rsidRPr="00AD3117" w:rsidRDefault="00526F7D" w:rsidP="004A3C83">
            <w:pPr>
              <w:tabs>
                <w:tab w:val="left" w:pos="0"/>
              </w:tabs>
              <w:suppressAutoHyphens/>
              <w:overflowPunct/>
              <w:autoSpaceDE/>
              <w:autoSpaceDN/>
              <w:adjustRightInd/>
              <w:spacing w:after="0"/>
              <w:textAlignment w:val="auto"/>
              <w:rPr>
                <w:rFonts w:eastAsia="SimSun"/>
                <w:lang w:eastAsia="zh-CN"/>
              </w:rPr>
            </w:pPr>
          </w:p>
          <w:p w14:paraId="33AEB72C"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50B5CFC0" w14:textId="77777777" w:rsidR="005C74F9" w:rsidRPr="005C74F9" w:rsidRDefault="005C74F9" w:rsidP="005C74F9">
            <w:pPr>
              <w:widowControl w:val="0"/>
              <w:autoSpaceDE/>
              <w:autoSpaceDN/>
              <w:adjustRightInd/>
              <w:snapToGrid w:val="0"/>
              <w:spacing w:after="0"/>
              <w:rPr>
                <w:rFonts w:eastAsia="DengXian"/>
                <w:lang w:eastAsia="en-US"/>
              </w:rPr>
            </w:pPr>
            <w:r w:rsidRPr="005C74F9">
              <w:rPr>
                <w:rFonts w:eastAsia="DengXian"/>
                <w:lang w:eastAsia="en-US"/>
              </w:rPr>
              <w:t xml:space="preserve">For sensing scenario UMi, UMa, RMa, InH, InF, UMi-AV, UMa-AV, and RMa-AV, the reference TR to generate a UE-UE channel </w:t>
            </w:r>
            <w:r w:rsidRPr="005C74F9">
              <w:rPr>
                <w:rFonts w:eastAsia="DengXian"/>
                <w:lang w:eastAsia="zh-CN"/>
              </w:rPr>
              <w:t>is</w:t>
            </w:r>
          </w:p>
          <w:p w14:paraId="69EFDE80" w14:textId="77777777" w:rsidR="005C74F9" w:rsidRPr="005C74F9" w:rsidRDefault="005C74F9" w:rsidP="005C74F9">
            <w:pPr>
              <w:widowControl w:val="0"/>
              <w:numPr>
                <w:ilvl w:val="0"/>
                <w:numId w:val="31"/>
              </w:numPr>
              <w:suppressAutoHyphens/>
              <w:overflowPunct/>
              <w:autoSpaceDE/>
              <w:autoSpaceDN/>
              <w:adjustRightInd/>
              <w:spacing w:after="0"/>
              <w:textAlignment w:val="auto"/>
              <w:rPr>
                <w:rFonts w:eastAsia="DengXian"/>
                <w:lang w:eastAsia="x-none"/>
              </w:rPr>
            </w:pPr>
            <w:r w:rsidRPr="005C74F9">
              <w:rPr>
                <w:rFonts w:eastAsia="DengXian"/>
                <w:lang w:eastAsia="x-none"/>
              </w:rPr>
              <w:t>UE-UE link of scenario UMi, UMa, InH, and InF following the option based on TR 38.901 defined in section A.3 of TR 38.858</w:t>
            </w:r>
          </w:p>
          <w:p w14:paraId="3237C7F7" w14:textId="77777777" w:rsidR="005C74F9" w:rsidRPr="005C74F9" w:rsidRDefault="005C74F9" w:rsidP="005C74F9">
            <w:pPr>
              <w:widowControl w:val="0"/>
              <w:numPr>
                <w:ilvl w:val="0"/>
                <w:numId w:val="31"/>
              </w:numPr>
              <w:suppressAutoHyphens/>
              <w:overflowPunct/>
              <w:autoSpaceDE/>
              <w:autoSpaceDN/>
              <w:adjustRightInd/>
              <w:spacing w:after="0"/>
              <w:textAlignment w:val="auto"/>
              <w:rPr>
                <w:rFonts w:eastAsia="DengXian"/>
                <w:lang w:eastAsia="x-none"/>
              </w:rPr>
            </w:pPr>
            <w:r w:rsidRPr="005C74F9">
              <w:rPr>
                <w:rFonts w:eastAsia="DengXian"/>
                <w:lang w:eastAsia="x-none"/>
              </w:rPr>
              <w:t>TRP-UE link of scenario RMa defined in section 7 of TR 38.901 by setting h</w:t>
            </w:r>
            <w:r w:rsidRPr="005C74F9">
              <w:rPr>
                <w:rFonts w:eastAsia="DengXian"/>
                <w:vertAlign w:val="subscript"/>
                <w:lang w:eastAsia="x-none"/>
              </w:rPr>
              <w:t>BS</w:t>
            </w:r>
            <w:r w:rsidRPr="005C74F9">
              <w:rPr>
                <w:rFonts w:eastAsia="DengXian"/>
                <w:lang w:eastAsia="x-none"/>
              </w:rPr>
              <w:t xml:space="preserve"> =1.5m</w:t>
            </w:r>
          </w:p>
          <w:p w14:paraId="20FF250D" w14:textId="77777777" w:rsidR="005C74F9" w:rsidRPr="005C74F9" w:rsidRDefault="005C74F9" w:rsidP="005C74F9">
            <w:pPr>
              <w:widowControl w:val="0"/>
              <w:numPr>
                <w:ilvl w:val="0"/>
                <w:numId w:val="31"/>
              </w:numPr>
              <w:suppressAutoHyphens/>
              <w:overflowPunct/>
              <w:autoSpaceDE/>
              <w:autoSpaceDN/>
              <w:adjustRightInd/>
              <w:spacing w:after="0"/>
              <w:textAlignment w:val="auto"/>
              <w:rPr>
                <w:rFonts w:eastAsia="DengXian"/>
                <w:iCs/>
                <w:lang w:eastAsia="x-none"/>
              </w:rPr>
            </w:pPr>
            <w:r w:rsidRPr="005C74F9">
              <w:rPr>
                <w:rFonts w:eastAsia="DengXian"/>
                <w:iCs/>
                <w:lang w:eastAsia="x-none"/>
              </w:rPr>
              <w:t>FFS: whether to add very low power clusters</w:t>
            </w:r>
          </w:p>
          <w:p w14:paraId="773D20C9" w14:textId="77777777" w:rsidR="005C74F9" w:rsidRPr="005C74F9" w:rsidRDefault="005C74F9" w:rsidP="005C74F9">
            <w:pPr>
              <w:overflowPunct/>
              <w:autoSpaceDE/>
              <w:autoSpaceDN/>
              <w:adjustRightInd/>
              <w:spacing w:after="0"/>
              <w:textAlignment w:val="auto"/>
              <w:rPr>
                <w:rFonts w:ascii="Times" w:eastAsia="Batang" w:hAnsi="Times"/>
                <w:sz w:val="28"/>
                <w:szCs w:val="40"/>
                <w:lang w:eastAsia="en-US"/>
              </w:rPr>
            </w:pPr>
          </w:p>
          <w:p w14:paraId="7F1FC0A4"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002E5CED"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0DAFA1A1" w14:textId="77777777" w:rsidR="005C74F9" w:rsidRPr="005C74F9" w:rsidRDefault="005C74F9" w:rsidP="005C74F9">
            <w:pPr>
              <w:widowControl w:val="0"/>
              <w:autoSpaceDE/>
              <w:autoSpaceDN/>
              <w:adjustRightInd/>
              <w:snapToGrid w:val="0"/>
              <w:spacing w:after="0"/>
              <w:rPr>
                <w:rFonts w:eastAsia="DengXian"/>
                <w:lang w:eastAsia="en-US"/>
              </w:rPr>
            </w:pPr>
            <w:r w:rsidRPr="005C74F9">
              <w:rPr>
                <w:rFonts w:eastAsia="DengXian"/>
                <w:lang w:eastAsia="en-US"/>
              </w:rPr>
              <w:t xml:space="preserve">The reference TR to generate a TRP-UE channel </w:t>
            </w:r>
            <w:r w:rsidRPr="005C74F9">
              <w:rPr>
                <w:rFonts w:eastAsia="DengXian"/>
                <w:lang w:eastAsia="zh-CN"/>
              </w:rPr>
              <w:t xml:space="preserve">is </w:t>
            </w:r>
          </w:p>
          <w:p w14:paraId="25D85371"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tbl>
            <w:tblPr>
              <w:tblStyle w:val="TableGrid"/>
              <w:tblW w:w="9425" w:type="dxa"/>
              <w:tblLayout w:type="fixed"/>
              <w:tblLook w:val="04A0" w:firstRow="1" w:lastRow="0" w:firstColumn="1" w:lastColumn="0" w:noHBand="0" w:noVBand="1"/>
            </w:tblPr>
            <w:tblGrid>
              <w:gridCol w:w="793"/>
              <w:gridCol w:w="1035"/>
              <w:gridCol w:w="7597"/>
            </w:tblGrid>
            <w:tr w:rsidR="005C74F9" w:rsidRPr="005C74F9" w14:paraId="5870AC16" w14:textId="77777777" w:rsidTr="00932793">
              <w:trPr>
                <w:trHeight w:val="32"/>
              </w:trPr>
              <w:tc>
                <w:tcPr>
                  <w:tcW w:w="793" w:type="dxa"/>
                </w:tcPr>
                <w:p w14:paraId="7705CF80"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Batang"/>
                      <w:lang w:eastAsia="en-US"/>
                    </w:rPr>
                    <w:t xml:space="preserve">TRP </w:t>
                  </w:r>
                </w:p>
              </w:tc>
              <w:tc>
                <w:tcPr>
                  <w:tcW w:w="1035" w:type="dxa"/>
                </w:tcPr>
                <w:p w14:paraId="34F64F6C"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SimSun"/>
                      <w:bCs/>
                      <w:lang w:eastAsia="en-US"/>
                    </w:rPr>
                    <w:t>normal UE</w:t>
                  </w:r>
                </w:p>
              </w:tc>
              <w:tc>
                <w:tcPr>
                  <w:tcW w:w="7597" w:type="dxa"/>
                </w:tcPr>
                <w:p w14:paraId="6851A7B1" w14:textId="77777777" w:rsidR="005C74F9" w:rsidRPr="005C74F9" w:rsidRDefault="005C74F9" w:rsidP="005C74F9">
                  <w:pPr>
                    <w:autoSpaceDE/>
                    <w:autoSpaceDN/>
                    <w:adjustRightInd/>
                    <w:snapToGrid w:val="0"/>
                    <w:spacing w:after="0"/>
                    <w:rPr>
                      <w:rFonts w:eastAsia="DengXian"/>
                      <w:lang w:eastAsia="en-US"/>
                    </w:rPr>
                  </w:pPr>
                  <w:r w:rsidRPr="005C74F9">
                    <w:rPr>
                      <w:rFonts w:eastAsia="DengXian"/>
                      <w:lang w:eastAsia="en-US"/>
                    </w:rPr>
                    <w:t>UMi, UMa, RMa, InH, InF, UMi-AV, UMa-AV, and RMa-AV</w:t>
                  </w:r>
                </w:p>
                <w:p w14:paraId="1F9B19C1" w14:textId="77777777" w:rsidR="005C74F9" w:rsidRPr="005C74F9" w:rsidRDefault="005C74F9" w:rsidP="005C74F9">
                  <w:pPr>
                    <w:numPr>
                      <w:ilvl w:val="0"/>
                      <w:numId w:val="31"/>
                    </w:numPr>
                    <w:suppressAutoHyphens/>
                    <w:overflowPunct/>
                    <w:autoSpaceDE/>
                    <w:autoSpaceDN/>
                    <w:adjustRightInd/>
                    <w:spacing w:after="0" w:line="280" w:lineRule="atLeast"/>
                    <w:jc w:val="both"/>
                    <w:textAlignment w:val="auto"/>
                    <w:rPr>
                      <w:rFonts w:eastAsia="DengXian"/>
                      <w:lang w:eastAsia="x-none"/>
                    </w:rPr>
                  </w:pPr>
                  <w:r w:rsidRPr="005C74F9">
                    <w:rPr>
                      <w:rFonts w:eastAsia="DengXian"/>
                      <w:lang w:eastAsia="zh-CN"/>
                    </w:rPr>
                    <w:t>Option</w:t>
                  </w:r>
                  <w:r w:rsidRPr="005C74F9">
                    <w:rPr>
                      <w:rFonts w:eastAsia="DengXian"/>
                      <w:lang w:eastAsia="x-none"/>
                    </w:rPr>
                    <w:t xml:space="preserve"> 1: TRP-UE link of scenario UMi, UMa, RMa, InH, and InF in section 7 of TR 38.901</w:t>
                  </w:r>
                </w:p>
                <w:p w14:paraId="1C37BC89" w14:textId="77777777" w:rsidR="005C74F9" w:rsidRPr="005C74F9" w:rsidRDefault="005C74F9" w:rsidP="005C74F9">
                  <w:pPr>
                    <w:autoSpaceDE/>
                    <w:autoSpaceDN/>
                    <w:adjustRightInd/>
                    <w:snapToGrid w:val="0"/>
                    <w:spacing w:after="0"/>
                    <w:rPr>
                      <w:rFonts w:eastAsia="DengXian"/>
                      <w:lang w:eastAsia="en-US"/>
                    </w:rPr>
                  </w:pPr>
                  <w:r w:rsidRPr="005C74F9">
                    <w:rPr>
                      <w:rFonts w:eastAsia="DengXian"/>
                      <w:lang w:eastAsia="en-US"/>
                    </w:rPr>
                    <w:t>Highway and Urban grid</w:t>
                  </w:r>
                </w:p>
                <w:p w14:paraId="214888D2" w14:textId="77777777" w:rsidR="005C74F9" w:rsidRPr="005C74F9" w:rsidRDefault="005C74F9" w:rsidP="005C74F9">
                  <w:pPr>
                    <w:numPr>
                      <w:ilvl w:val="0"/>
                      <w:numId w:val="31"/>
                    </w:numPr>
                    <w:suppressAutoHyphens/>
                    <w:overflowPunct/>
                    <w:autoSpaceDE/>
                    <w:autoSpaceDN/>
                    <w:adjustRightInd/>
                    <w:spacing w:after="0" w:line="280" w:lineRule="atLeast"/>
                    <w:jc w:val="both"/>
                    <w:textAlignment w:val="auto"/>
                    <w:rPr>
                      <w:rFonts w:eastAsia="DengXian"/>
                      <w:lang w:eastAsia="x-none"/>
                    </w:rPr>
                  </w:pPr>
                  <w:r w:rsidRPr="005C74F9">
                    <w:rPr>
                      <w:rFonts w:eastAsia="DengXian"/>
                      <w:lang w:eastAsia="zh-CN"/>
                    </w:rPr>
                    <w:t xml:space="preserve">Option </w:t>
                  </w:r>
                  <w:r w:rsidRPr="005C74F9">
                    <w:rPr>
                      <w:rFonts w:eastAsia="DengXian"/>
                      <w:lang w:eastAsia="x-none"/>
                    </w:rPr>
                    <w:t xml:space="preserve">1: P2B link of scenario Highway and Urban grid in section 6 of TR 37.885 </w:t>
                  </w:r>
                </w:p>
                <w:p w14:paraId="76B5AAD7" w14:textId="77777777" w:rsidR="005C74F9" w:rsidRPr="005C74F9" w:rsidRDefault="005C74F9" w:rsidP="005C74F9">
                  <w:pPr>
                    <w:autoSpaceDE/>
                    <w:autoSpaceDN/>
                    <w:adjustRightInd/>
                    <w:snapToGrid w:val="0"/>
                    <w:spacing w:after="0"/>
                    <w:rPr>
                      <w:rFonts w:eastAsia="DengXian"/>
                      <w:lang w:eastAsia="en-US"/>
                    </w:rPr>
                  </w:pPr>
                  <w:r w:rsidRPr="005C74F9">
                    <w:rPr>
                      <w:rFonts w:eastAsia="DengXian"/>
                      <w:lang w:eastAsia="en-US"/>
                    </w:rPr>
                    <w:t>HST</w:t>
                  </w:r>
                </w:p>
                <w:p w14:paraId="3267F00B" w14:textId="77777777" w:rsidR="005C74F9" w:rsidRPr="005C74F9" w:rsidRDefault="005C74F9" w:rsidP="005C74F9">
                  <w:pPr>
                    <w:numPr>
                      <w:ilvl w:val="0"/>
                      <w:numId w:val="31"/>
                    </w:numPr>
                    <w:suppressAutoHyphens/>
                    <w:overflowPunct/>
                    <w:autoSpaceDE/>
                    <w:autoSpaceDN/>
                    <w:adjustRightInd/>
                    <w:spacing w:after="0" w:line="280" w:lineRule="atLeast"/>
                    <w:jc w:val="both"/>
                    <w:textAlignment w:val="auto"/>
                    <w:rPr>
                      <w:rFonts w:eastAsia="SimSun"/>
                      <w:lang w:eastAsia="x-none"/>
                    </w:rPr>
                  </w:pPr>
                  <w:r w:rsidRPr="005C74F9">
                    <w:rPr>
                      <w:rFonts w:eastAsia="DengXian"/>
                      <w:lang w:eastAsia="zh-CN"/>
                    </w:rPr>
                    <w:t xml:space="preserve">Option </w:t>
                  </w:r>
                  <w:r w:rsidRPr="005C74F9">
                    <w:rPr>
                      <w:rFonts w:eastAsia="DengXian"/>
                      <w:lang w:eastAsia="x-none"/>
                    </w:rPr>
                    <w:t xml:space="preserve">1: TRP-UE link of scenario RMa in section 7 of TR 38.901 for FR1 </w:t>
                  </w:r>
                  <w:r w:rsidRPr="005C74F9">
                    <w:rPr>
                      <w:rFonts w:eastAsia="DengXian"/>
                      <w:lang w:eastAsia="zh-CN"/>
                    </w:rPr>
                    <w:t xml:space="preserve">and </w:t>
                  </w:r>
                  <w:r w:rsidRPr="005C74F9">
                    <w:rPr>
                      <w:rFonts w:eastAsia="DengXian"/>
                      <w:lang w:eastAsia="x-none"/>
                    </w:rPr>
                    <w:t xml:space="preserve">TRP-UE link of scenario </w:t>
                  </w:r>
                  <w:r w:rsidRPr="005C74F9">
                    <w:rPr>
                      <w:rFonts w:eastAsia="DengXian"/>
                      <w:lang w:eastAsia="zh-CN"/>
                    </w:rPr>
                    <w:t>UMa</w:t>
                  </w:r>
                  <w:r w:rsidRPr="005C74F9">
                    <w:rPr>
                      <w:rFonts w:eastAsia="DengXian"/>
                      <w:lang w:eastAsia="x-none"/>
                    </w:rPr>
                    <w:t xml:space="preserve"> in section 7 of TR 38.901 for FR2</w:t>
                  </w:r>
                </w:p>
              </w:tc>
            </w:tr>
            <w:tr w:rsidR="005C74F9" w:rsidRPr="005C74F9" w14:paraId="7002B52C" w14:textId="77777777" w:rsidTr="00932793">
              <w:trPr>
                <w:trHeight w:val="818"/>
              </w:trPr>
              <w:tc>
                <w:tcPr>
                  <w:tcW w:w="793" w:type="dxa"/>
                </w:tcPr>
                <w:p w14:paraId="7586BCE1"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Batang"/>
                      <w:lang w:eastAsia="en-US"/>
                    </w:rPr>
                    <w:t xml:space="preserve">TRP </w:t>
                  </w:r>
                </w:p>
              </w:tc>
              <w:tc>
                <w:tcPr>
                  <w:tcW w:w="1035" w:type="dxa"/>
                </w:tcPr>
                <w:p w14:paraId="4D08EB5D"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SimSun"/>
                      <w:bCs/>
                      <w:lang w:eastAsia="zh-CN"/>
                    </w:rPr>
                    <w:t xml:space="preserve">vehicle </w:t>
                  </w:r>
                  <w:r w:rsidRPr="005C74F9">
                    <w:rPr>
                      <w:rFonts w:eastAsia="SimSun"/>
                      <w:bCs/>
                      <w:lang w:eastAsia="en-US"/>
                    </w:rPr>
                    <w:t>UE</w:t>
                  </w:r>
                </w:p>
              </w:tc>
              <w:tc>
                <w:tcPr>
                  <w:tcW w:w="7597" w:type="dxa"/>
                  <w:vAlign w:val="center"/>
                </w:tcPr>
                <w:p w14:paraId="6A3A30B7" w14:textId="77777777" w:rsidR="005C74F9" w:rsidRPr="005C74F9" w:rsidRDefault="005C74F9" w:rsidP="005C74F9">
                  <w:pPr>
                    <w:overflowPunct/>
                    <w:autoSpaceDE/>
                    <w:autoSpaceDN/>
                    <w:adjustRightInd/>
                    <w:snapToGrid w:val="0"/>
                    <w:spacing w:after="0"/>
                    <w:textAlignment w:val="auto"/>
                    <w:rPr>
                      <w:rFonts w:eastAsia="SimSun"/>
                      <w:lang w:eastAsia="en-US"/>
                    </w:rPr>
                  </w:pPr>
                  <w:r w:rsidRPr="005C74F9">
                    <w:rPr>
                      <w:rFonts w:eastAsia="SimSun"/>
                      <w:bCs/>
                      <w:lang w:eastAsia="en-US"/>
                    </w:rPr>
                    <w:t>Highway and Urban grid</w:t>
                  </w:r>
                  <w:r w:rsidRPr="005C74F9">
                    <w:rPr>
                      <w:rFonts w:eastAsia="SimSun"/>
                      <w:lang w:eastAsia="en-US"/>
                    </w:rPr>
                    <w:t xml:space="preserve"> </w:t>
                  </w:r>
                </w:p>
                <w:p w14:paraId="556BC5D4" w14:textId="77777777" w:rsidR="005C74F9" w:rsidRPr="005C74F9" w:rsidRDefault="005C74F9" w:rsidP="005C74F9">
                  <w:pPr>
                    <w:numPr>
                      <w:ilvl w:val="0"/>
                      <w:numId w:val="33"/>
                    </w:numPr>
                    <w:suppressAutoHyphens/>
                    <w:overflowPunct/>
                    <w:autoSpaceDE/>
                    <w:autoSpaceDN/>
                    <w:adjustRightInd/>
                    <w:snapToGrid w:val="0"/>
                    <w:spacing w:after="0" w:line="280" w:lineRule="atLeast"/>
                    <w:jc w:val="both"/>
                    <w:textAlignment w:val="auto"/>
                    <w:rPr>
                      <w:rFonts w:eastAsia="SimSun"/>
                      <w:bCs/>
                      <w:lang w:eastAsia="x-none"/>
                    </w:rPr>
                  </w:pPr>
                  <w:r w:rsidRPr="005C74F9">
                    <w:rPr>
                      <w:rFonts w:eastAsia="SimSun"/>
                      <w:lang w:eastAsia="zh-CN"/>
                    </w:rPr>
                    <w:t xml:space="preserve">Option </w:t>
                  </w:r>
                  <w:r w:rsidRPr="005C74F9">
                    <w:rPr>
                      <w:rFonts w:eastAsia="SimSun"/>
                      <w:lang w:eastAsia="x-none"/>
                    </w:rPr>
                    <w:t xml:space="preserve">1: V2B link of scenario </w:t>
                  </w:r>
                  <w:r w:rsidRPr="005C74F9">
                    <w:rPr>
                      <w:rFonts w:eastAsia="SimSun"/>
                      <w:bCs/>
                      <w:lang w:eastAsia="x-none"/>
                    </w:rPr>
                    <w:t>Highway and Urban grid</w:t>
                  </w:r>
                  <w:r w:rsidRPr="005C74F9">
                    <w:rPr>
                      <w:rFonts w:eastAsia="SimSun"/>
                      <w:lang w:eastAsia="x-none"/>
                    </w:rPr>
                    <w:t xml:space="preserve"> in section 6 of TR 37.885</w:t>
                  </w:r>
                </w:p>
                <w:p w14:paraId="22913EB1" w14:textId="77777777" w:rsidR="005C74F9" w:rsidRPr="005C74F9" w:rsidRDefault="005C74F9" w:rsidP="005C74F9">
                  <w:pPr>
                    <w:overflowPunct/>
                    <w:autoSpaceDE/>
                    <w:autoSpaceDN/>
                    <w:adjustRightInd/>
                    <w:snapToGrid w:val="0"/>
                    <w:spacing w:after="0"/>
                    <w:textAlignment w:val="auto"/>
                    <w:rPr>
                      <w:rFonts w:eastAsia="SimSun"/>
                      <w:lang w:eastAsia="en-US"/>
                    </w:rPr>
                  </w:pPr>
                  <w:r w:rsidRPr="005C74F9">
                    <w:rPr>
                      <w:rFonts w:eastAsia="SimSun"/>
                      <w:lang w:eastAsia="en-US"/>
                    </w:rPr>
                    <w:t>UMi, UMa, and RMa</w:t>
                  </w:r>
                </w:p>
                <w:p w14:paraId="391EDCA0" w14:textId="77777777" w:rsidR="005C74F9" w:rsidRPr="005C74F9" w:rsidRDefault="005C74F9" w:rsidP="005C74F9">
                  <w:pPr>
                    <w:numPr>
                      <w:ilvl w:val="0"/>
                      <w:numId w:val="32"/>
                    </w:numPr>
                    <w:overflowPunct/>
                    <w:autoSpaceDE/>
                    <w:autoSpaceDN/>
                    <w:adjustRightInd/>
                    <w:spacing w:after="0" w:line="280" w:lineRule="atLeast"/>
                    <w:jc w:val="both"/>
                    <w:textAlignment w:val="auto"/>
                    <w:rPr>
                      <w:rFonts w:eastAsia="Batang"/>
                      <w:lang w:eastAsia="x-none"/>
                    </w:rPr>
                  </w:pPr>
                  <w:r w:rsidRPr="005C74F9">
                    <w:rPr>
                      <w:rFonts w:eastAsia="SimSun"/>
                      <w:lang w:eastAsia="x-none"/>
                    </w:rPr>
                    <w:t xml:space="preserve">Option 1: TRP-UE link of scenario UMi, UMa, and RMa in section 7 of TR 38.901 </w:t>
                  </w:r>
                </w:p>
              </w:tc>
            </w:tr>
            <w:tr w:rsidR="005C74F9" w:rsidRPr="005C74F9" w14:paraId="3515E0BE" w14:textId="77777777" w:rsidTr="00932793">
              <w:trPr>
                <w:trHeight w:val="1384"/>
              </w:trPr>
              <w:tc>
                <w:tcPr>
                  <w:tcW w:w="793" w:type="dxa"/>
                </w:tcPr>
                <w:p w14:paraId="32ED4B07"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Batang"/>
                      <w:lang w:eastAsia="en-US"/>
                    </w:rPr>
                    <w:lastRenderedPageBreak/>
                    <w:t xml:space="preserve">TRP </w:t>
                  </w:r>
                </w:p>
              </w:tc>
              <w:tc>
                <w:tcPr>
                  <w:tcW w:w="1035" w:type="dxa"/>
                </w:tcPr>
                <w:p w14:paraId="5464108D" w14:textId="77777777" w:rsidR="005C74F9" w:rsidRPr="005C74F9" w:rsidRDefault="005C74F9" w:rsidP="005C74F9">
                  <w:pPr>
                    <w:overflowPunct/>
                    <w:autoSpaceDE/>
                    <w:autoSpaceDN/>
                    <w:adjustRightInd/>
                    <w:spacing w:after="0"/>
                    <w:textAlignment w:val="auto"/>
                    <w:rPr>
                      <w:rFonts w:eastAsia="Batang"/>
                      <w:lang w:eastAsia="en-US"/>
                    </w:rPr>
                  </w:pPr>
                  <w:r w:rsidRPr="005C74F9">
                    <w:rPr>
                      <w:rFonts w:eastAsia="SimSun"/>
                      <w:bCs/>
                      <w:lang w:eastAsia="en-US"/>
                    </w:rPr>
                    <w:t>aerial UE</w:t>
                  </w:r>
                </w:p>
              </w:tc>
              <w:tc>
                <w:tcPr>
                  <w:tcW w:w="7597" w:type="dxa"/>
                  <w:vAlign w:val="center"/>
                </w:tcPr>
                <w:p w14:paraId="1DDBD63A" w14:textId="77777777" w:rsidR="005C74F9" w:rsidRPr="005C74F9" w:rsidRDefault="005C74F9" w:rsidP="005C74F9">
                  <w:pPr>
                    <w:overflowPunct/>
                    <w:autoSpaceDE/>
                    <w:autoSpaceDN/>
                    <w:adjustRightInd/>
                    <w:snapToGrid w:val="0"/>
                    <w:spacing w:after="0"/>
                    <w:textAlignment w:val="auto"/>
                    <w:rPr>
                      <w:rFonts w:eastAsia="SimSun"/>
                      <w:lang w:eastAsia="en-US"/>
                    </w:rPr>
                  </w:pPr>
                  <w:r w:rsidRPr="005C74F9">
                    <w:rPr>
                      <w:rFonts w:eastAsia="SimSun"/>
                      <w:bCs/>
                      <w:lang w:eastAsia="en-US"/>
                    </w:rPr>
                    <w:t>UMa-AV, UMi-AV, and RMa-AV</w:t>
                  </w:r>
                  <w:r w:rsidRPr="005C74F9">
                    <w:rPr>
                      <w:rFonts w:eastAsia="SimSun"/>
                      <w:lang w:eastAsia="en-US"/>
                    </w:rPr>
                    <w:t xml:space="preserve"> </w:t>
                  </w:r>
                </w:p>
                <w:p w14:paraId="15B64338" w14:textId="77777777" w:rsidR="005C74F9" w:rsidRPr="005C74F9" w:rsidRDefault="005C74F9" w:rsidP="005C74F9">
                  <w:pPr>
                    <w:numPr>
                      <w:ilvl w:val="0"/>
                      <w:numId w:val="31"/>
                    </w:numPr>
                    <w:overflowPunct/>
                    <w:autoSpaceDE/>
                    <w:autoSpaceDN/>
                    <w:adjustRightInd/>
                    <w:spacing w:after="0" w:line="280" w:lineRule="atLeast"/>
                    <w:jc w:val="both"/>
                    <w:textAlignment w:val="auto"/>
                    <w:rPr>
                      <w:rFonts w:eastAsia="SimSun"/>
                      <w:lang w:eastAsia="x-none"/>
                    </w:rPr>
                  </w:pPr>
                  <w:r w:rsidRPr="005C74F9">
                    <w:rPr>
                      <w:rFonts w:eastAsia="SimSun"/>
                      <w:lang w:eastAsia="zh-CN"/>
                    </w:rPr>
                    <w:t xml:space="preserve">Option </w:t>
                  </w:r>
                  <w:r w:rsidRPr="005C74F9">
                    <w:rPr>
                      <w:rFonts w:eastAsia="SimSun"/>
                      <w:lang w:eastAsia="x-none"/>
                    </w:rPr>
                    <w:t>1:</w:t>
                  </w:r>
                </w:p>
                <w:p w14:paraId="0C3D6E26" w14:textId="77777777" w:rsidR="005C74F9" w:rsidRPr="005C74F9" w:rsidRDefault="005C74F9" w:rsidP="005C74F9">
                  <w:pPr>
                    <w:numPr>
                      <w:ilvl w:val="1"/>
                      <w:numId w:val="31"/>
                    </w:numPr>
                    <w:overflowPunct/>
                    <w:autoSpaceDE/>
                    <w:autoSpaceDN/>
                    <w:adjustRightInd/>
                    <w:spacing w:after="0" w:line="280" w:lineRule="atLeast"/>
                    <w:jc w:val="both"/>
                    <w:textAlignment w:val="auto"/>
                    <w:rPr>
                      <w:rFonts w:eastAsia="SimSun"/>
                      <w:lang w:eastAsia="x-none"/>
                    </w:rPr>
                  </w:pPr>
                  <w:r w:rsidRPr="005C74F9">
                    <w:rPr>
                      <w:rFonts w:eastAsia="SimSun"/>
                      <w:lang w:eastAsia="x-none"/>
                    </w:rPr>
                    <w:t xml:space="preserve">TRP-aerial UE link of scenario </w:t>
                  </w:r>
                  <w:r w:rsidRPr="005C74F9">
                    <w:rPr>
                      <w:rFonts w:eastAsia="SimSun"/>
                      <w:bCs/>
                      <w:lang w:eastAsia="x-none"/>
                    </w:rPr>
                    <w:t>UMa-AV, UMi-AV, and RMa-AV</w:t>
                  </w:r>
                  <w:r w:rsidRPr="005C74F9">
                    <w:rPr>
                      <w:rFonts w:eastAsia="SimSun"/>
                      <w:lang w:eastAsia="x-none"/>
                    </w:rPr>
                    <w:t xml:space="preserve"> in section Annex A and B of TR 36.777 for FR1</w:t>
                  </w:r>
                </w:p>
                <w:p w14:paraId="2BB76120" w14:textId="77777777" w:rsidR="005C74F9" w:rsidRPr="005C74F9" w:rsidRDefault="005C74F9" w:rsidP="005C74F9">
                  <w:pPr>
                    <w:numPr>
                      <w:ilvl w:val="1"/>
                      <w:numId w:val="31"/>
                    </w:numPr>
                    <w:overflowPunct/>
                    <w:autoSpaceDE/>
                    <w:autoSpaceDN/>
                    <w:adjustRightInd/>
                    <w:spacing w:after="0" w:line="280" w:lineRule="atLeast"/>
                    <w:jc w:val="both"/>
                    <w:textAlignment w:val="auto"/>
                    <w:rPr>
                      <w:rFonts w:eastAsia="Batang"/>
                      <w:lang w:eastAsia="x-none"/>
                    </w:rPr>
                  </w:pPr>
                  <w:r w:rsidRPr="005C74F9">
                    <w:rPr>
                      <w:rFonts w:eastAsia="SimSun"/>
                      <w:lang w:eastAsia="x-none"/>
                    </w:rPr>
                    <w:t xml:space="preserve">FFS reuse the channel model of scenario </w:t>
                  </w:r>
                  <w:r w:rsidRPr="005C74F9">
                    <w:rPr>
                      <w:rFonts w:eastAsia="SimSun"/>
                      <w:bCs/>
                      <w:lang w:eastAsia="x-none"/>
                    </w:rPr>
                    <w:t>UMa-AV, UMi-AV, and RMa-AV</w:t>
                  </w:r>
                  <w:r w:rsidRPr="005C74F9">
                    <w:rPr>
                      <w:rFonts w:eastAsia="SimSun"/>
                      <w:lang w:eastAsia="x-none"/>
                    </w:rPr>
                    <w:t xml:space="preserve"> of FR1 for FR2</w:t>
                  </w:r>
                </w:p>
              </w:tc>
            </w:tr>
          </w:tbl>
          <w:p w14:paraId="235BA3E1" w14:textId="77777777" w:rsidR="005C74F9" w:rsidRPr="005C74F9" w:rsidRDefault="005C74F9" w:rsidP="005C74F9">
            <w:pPr>
              <w:overflowPunct/>
              <w:autoSpaceDE/>
              <w:autoSpaceDN/>
              <w:adjustRightInd/>
              <w:spacing w:after="0"/>
              <w:textAlignment w:val="auto"/>
              <w:rPr>
                <w:rFonts w:ascii="Times" w:eastAsia="Malgun Gothic" w:hAnsi="Times"/>
                <w:szCs w:val="24"/>
                <w:lang w:eastAsia="zh-CN"/>
              </w:rPr>
            </w:pPr>
          </w:p>
          <w:p w14:paraId="0DAAB3D3" w14:textId="77777777" w:rsidR="005C74F9" w:rsidRPr="005C74F9" w:rsidRDefault="005C74F9" w:rsidP="005C74F9">
            <w:pPr>
              <w:overflowPunct/>
              <w:autoSpaceDE/>
              <w:autoSpaceDN/>
              <w:adjustRightInd/>
              <w:spacing w:after="0"/>
              <w:textAlignment w:val="auto"/>
              <w:rPr>
                <w:rFonts w:ascii="Times" w:eastAsia="Malgun Gothic" w:hAnsi="Times"/>
                <w:szCs w:val="24"/>
                <w:lang w:eastAsia="zh-CN"/>
              </w:rPr>
            </w:pPr>
          </w:p>
          <w:p w14:paraId="68C16B42"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5F3CB95D" w14:textId="77777777" w:rsidR="005C74F9" w:rsidRPr="005C74F9" w:rsidRDefault="005C74F9" w:rsidP="005C74F9">
            <w:pPr>
              <w:tabs>
                <w:tab w:val="left" w:pos="0"/>
              </w:tabs>
              <w:suppressAutoHyphens/>
              <w:overflowPunct/>
              <w:autoSpaceDE/>
              <w:autoSpaceDN/>
              <w:adjustRightInd/>
              <w:spacing w:after="0"/>
              <w:textAlignment w:val="auto"/>
              <w:rPr>
                <w:rFonts w:ascii="Times" w:eastAsia="Batang" w:hAnsi="Times"/>
                <w:szCs w:val="24"/>
                <w:lang w:eastAsia="zh-CN"/>
              </w:rPr>
            </w:pPr>
            <w:r w:rsidRPr="005C74F9">
              <w:rPr>
                <w:rFonts w:ascii="Times" w:eastAsia="Batang" w:hAnsi="Times"/>
                <w:szCs w:val="24"/>
                <w:lang w:eastAsia="zh-CN"/>
              </w:rPr>
              <w:t>For mono-static, the following values of component A, B2 are agreed for UAV of small size</w:t>
            </w:r>
          </w:p>
          <w:p w14:paraId="379FFE53"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Component A: -12.81 dBsm</w:t>
            </w:r>
          </w:p>
          <w:p w14:paraId="0FEC9251"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Component B1: 0 dB (already agreed in RAN1#118bis)</w:t>
            </w:r>
          </w:p>
          <w:p w14:paraId="01B5F0F1"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 xml:space="preserve">Component B2: </w:t>
            </w:r>
          </w:p>
          <w:p w14:paraId="3BE8F3EA" w14:textId="77777777" w:rsidR="005C74F9" w:rsidRPr="005C74F9" w:rsidRDefault="005C74F9" w:rsidP="005C74F9">
            <w:pPr>
              <w:numPr>
                <w:ilvl w:val="2"/>
                <w:numId w:val="30"/>
              </w:numPr>
              <w:tabs>
                <w:tab w:val="left" w:pos="0"/>
              </w:tabs>
              <w:suppressAutoHyphens/>
              <w:overflowPunct/>
              <w:autoSpaceDE/>
              <w:autoSpaceDN/>
              <w:adjustRightInd/>
              <w:spacing w:after="0"/>
              <w:ind w:left="1260"/>
              <w:textAlignment w:val="auto"/>
              <w:rPr>
                <w:rFonts w:ascii="Times" w:eastAsia="Batang" w:hAnsi="Times"/>
                <w:szCs w:val="24"/>
                <w:lang w:eastAsia="zh-CN"/>
              </w:rPr>
            </w:pPr>
            <w:r w:rsidRPr="005C74F9">
              <w:rPr>
                <w:rFonts w:ascii="Times" w:eastAsia="Batang" w:hAnsi="Times"/>
                <w:szCs w:val="24"/>
                <w:lang w:eastAsia="zh-CN"/>
              </w:rPr>
              <w:t>standard deviation: 3.74 dB</w:t>
            </w:r>
          </w:p>
          <w:p w14:paraId="72E231D9" w14:textId="77777777" w:rsidR="005C74F9" w:rsidRPr="005C74F9" w:rsidRDefault="005C74F9" w:rsidP="005C74F9">
            <w:pPr>
              <w:tabs>
                <w:tab w:val="left" w:pos="0"/>
              </w:tabs>
              <w:suppressAutoHyphens/>
              <w:overflowPunct/>
              <w:autoSpaceDE/>
              <w:autoSpaceDN/>
              <w:adjustRightInd/>
              <w:spacing w:after="0"/>
              <w:textAlignment w:val="auto"/>
              <w:rPr>
                <w:rFonts w:ascii="Times" w:eastAsia="Malgun Gothic" w:hAnsi="Times"/>
                <w:szCs w:val="24"/>
                <w:lang w:eastAsia="zh-CN"/>
              </w:rPr>
            </w:pPr>
          </w:p>
          <w:p w14:paraId="6A9F3A81"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79945D9F" w14:textId="77777777" w:rsidR="005C74F9" w:rsidRPr="005C74F9" w:rsidRDefault="005C74F9" w:rsidP="005C74F9">
            <w:pPr>
              <w:tabs>
                <w:tab w:val="left" w:pos="0"/>
              </w:tabs>
              <w:suppressAutoHyphens/>
              <w:overflowPunct/>
              <w:autoSpaceDE/>
              <w:autoSpaceDN/>
              <w:adjustRightInd/>
              <w:spacing w:after="0"/>
              <w:textAlignment w:val="auto"/>
              <w:rPr>
                <w:rFonts w:ascii="Times" w:eastAsia="Batang" w:hAnsi="Times"/>
                <w:szCs w:val="24"/>
                <w:lang w:eastAsia="zh-CN"/>
              </w:rPr>
            </w:pPr>
            <w:r w:rsidRPr="005C74F9">
              <w:rPr>
                <w:rFonts w:ascii="Times" w:eastAsia="Batang" w:hAnsi="Times"/>
                <w:szCs w:val="24"/>
                <w:lang w:eastAsia="zh-CN"/>
              </w:rPr>
              <w:t>For mono-static, the following values of component A, B2 are agreed for RCS model 1 of human</w:t>
            </w:r>
          </w:p>
          <w:p w14:paraId="4BD89924"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Component A: -1.37 dBsm</w:t>
            </w:r>
          </w:p>
          <w:p w14:paraId="4F77E7FF"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Component B1: 0 dB (already agreed in RAN1#118bis)</w:t>
            </w:r>
          </w:p>
          <w:p w14:paraId="460C0D62"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Batang" w:hAnsi="Times"/>
                <w:szCs w:val="24"/>
                <w:lang w:eastAsia="zh-CN"/>
              </w:rPr>
              <w:t xml:space="preserve">Component B2: </w:t>
            </w:r>
          </w:p>
          <w:p w14:paraId="576A4A15" w14:textId="77777777" w:rsidR="005C74F9" w:rsidRPr="005C74F9" w:rsidRDefault="005C74F9" w:rsidP="005C74F9">
            <w:pPr>
              <w:numPr>
                <w:ilvl w:val="2"/>
                <w:numId w:val="30"/>
              </w:numPr>
              <w:tabs>
                <w:tab w:val="left" w:pos="0"/>
              </w:tabs>
              <w:suppressAutoHyphens/>
              <w:overflowPunct/>
              <w:autoSpaceDE/>
              <w:autoSpaceDN/>
              <w:adjustRightInd/>
              <w:spacing w:after="0"/>
              <w:ind w:left="1260"/>
              <w:textAlignment w:val="auto"/>
              <w:rPr>
                <w:rFonts w:ascii="Times" w:eastAsia="Batang" w:hAnsi="Times"/>
                <w:szCs w:val="24"/>
                <w:lang w:eastAsia="zh-CN"/>
              </w:rPr>
            </w:pPr>
            <w:r w:rsidRPr="005C74F9">
              <w:rPr>
                <w:rFonts w:ascii="Times" w:eastAsia="Batang" w:hAnsi="Times"/>
                <w:szCs w:val="24"/>
                <w:lang w:eastAsia="zh-CN"/>
              </w:rPr>
              <w:t>standard deviation: 3.94 dB</w:t>
            </w:r>
          </w:p>
          <w:p w14:paraId="23A8ED89" w14:textId="77777777" w:rsidR="005C74F9" w:rsidRPr="005C74F9" w:rsidRDefault="005C74F9" w:rsidP="005C74F9">
            <w:pPr>
              <w:overflowPunct/>
              <w:autoSpaceDE/>
              <w:autoSpaceDN/>
              <w:adjustRightInd/>
              <w:spacing w:after="0"/>
              <w:textAlignment w:val="auto"/>
              <w:rPr>
                <w:rFonts w:ascii="Times" w:eastAsia="Malgun Gothic" w:hAnsi="Times"/>
                <w:szCs w:val="24"/>
                <w:lang w:eastAsia="zh-CN"/>
              </w:rPr>
            </w:pPr>
          </w:p>
          <w:p w14:paraId="22AD5572" w14:textId="77777777" w:rsidR="005C74F9" w:rsidRPr="005C74F9" w:rsidRDefault="005C74F9" w:rsidP="005C74F9">
            <w:pPr>
              <w:overflowPunct/>
              <w:autoSpaceDE/>
              <w:autoSpaceDN/>
              <w:adjustRightInd/>
              <w:spacing w:after="0"/>
              <w:jc w:val="both"/>
              <w:textAlignment w:val="auto"/>
              <w:rPr>
                <w:rFonts w:eastAsia="Malgun Gothic"/>
                <w:highlight w:val="darkYellow"/>
                <w:lang w:eastAsia="en-US"/>
              </w:rPr>
            </w:pPr>
            <w:r w:rsidRPr="005C74F9">
              <w:rPr>
                <w:rFonts w:eastAsia="Malgun Gothic"/>
                <w:highlight w:val="darkYellow"/>
                <w:lang w:eastAsia="en-US"/>
              </w:rPr>
              <w:t xml:space="preserve">Working assumption </w:t>
            </w:r>
          </w:p>
          <w:p w14:paraId="6EB3C47D" w14:textId="77777777" w:rsidR="005C74F9" w:rsidRPr="005C74F9" w:rsidRDefault="005C74F9" w:rsidP="005C74F9">
            <w:pPr>
              <w:overflowPunct/>
              <w:autoSpaceDE/>
              <w:autoSpaceDN/>
              <w:adjustRightInd/>
              <w:spacing w:after="0"/>
              <w:textAlignment w:val="auto"/>
              <w:rPr>
                <w:rFonts w:eastAsia="SimSun"/>
                <w:lang w:eastAsia="zh-CN"/>
              </w:rPr>
            </w:pPr>
            <w:r w:rsidRPr="005C74F9">
              <w:rPr>
                <w:rFonts w:eastAsia="SimSun"/>
                <w:lang w:eastAsia="zh-CN"/>
              </w:rPr>
              <w:t>Absolute delay model (referring to 7.6.9 in TR 38.901 as starting point) is a mandatory feature for both target channel and background channel for ISAC for UMi, UMa, InH, InF</w:t>
            </w:r>
          </w:p>
          <w:p w14:paraId="0185D398" w14:textId="77777777" w:rsidR="005C74F9" w:rsidRPr="005C74F9" w:rsidRDefault="005C74F9" w:rsidP="005C74F9">
            <w:pPr>
              <w:numPr>
                <w:ilvl w:val="0"/>
                <w:numId w:val="32"/>
              </w:numPr>
              <w:suppressAutoHyphens/>
              <w:overflowPunct/>
              <w:autoSpaceDE/>
              <w:autoSpaceDN/>
              <w:adjustRightInd/>
              <w:spacing w:after="0"/>
              <w:textAlignment w:val="auto"/>
              <w:rPr>
                <w:rFonts w:eastAsia="SimSun"/>
                <w:lang w:eastAsia="zh-CN"/>
              </w:rPr>
            </w:pPr>
            <w:r w:rsidRPr="005C74F9">
              <w:rPr>
                <w:rFonts w:eastAsia="SimSun"/>
                <w:lang w:eastAsia="zh-CN"/>
              </w:rPr>
              <w:t xml:space="preserve">Related model referring to </w:t>
            </w:r>
            <m:oMath>
              <m:r>
                <w:rPr>
                  <w:rFonts w:ascii="Cambria Math" w:eastAsia="Batang" w:hAnsi="Cambria Math"/>
                  <w:lang w:eastAsia="x-none"/>
                </w:rPr>
                <m:t>Δτ</m:t>
              </m:r>
            </m:oMath>
            <w:r w:rsidRPr="005C74F9">
              <w:rPr>
                <w:rFonts w:eastAsia="SimSun"/>
                <w:lang w:eastAsia="zh-CN"/>
              </w:rPr>
              <w:t xml:space="preserve"> values from 7-24GHz study item</w:t>
            </w:r>
          </w:p>
          <w:p w14:paraId="06131C27" w14:textId="77777777" w:rsidR="005C74F9" w:rsidRPr="005C74F9" w:rsidRDefault="005C74F9" w:rsidP="005C74F9">
            <w:pPr>
              <w:overflowPunct/>
              <w:autoSpaceDE/>
              <w:autoSpaceDN/>
              <w:adjustRightInd/>
              <w:spacing w:after="0"/>
              <w:textAlignment w:val="auto"/>
              <w:rPr>
                <w:rFonts w:ascii="Times" w:eastAsia="Malgun Gothic" w:hAnsi="Times"/>
                <w:lang w:eastAsia="zh-CN"/>
              </w:rPr>
            </w:pPr>
          </w:p>
          <w:p w14:paraId="262BC4E9"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782DDB39" w14:textId="77777777" w:rsidR="005C74F9" w:rsidRPr="005C74F9" w:rsidRDefault="005C74F9" w:rsidP="005C74F9">
            <w:pPr>
              <w:tabs>
                <w:tab w:val="left" w:pos="0"/>
              </w:tabs>
              <w:overflowPunct/>
              <w:autoSpaceDE/>
              <w:autoSpaceDN/>
              <w:adjustRightInd/>
              <w:spacing w:after="0"/>
              <w:textAlignment w:val="auto"/>
              <w:rPr>
                <w:rFonts w:eastAsia="SimSun"/>
                <w:lang w:eastAsia="zh-CN"/>
              </w:rPr>
            </w:pPr>
            <w:r w:rsidRPr="005C74F9">
              <w:rPr>
                <w:rFonts w:eastAsia="SimSun"/>
                <w:lang w:eastAsia="zh-CN"/>
              </w:rPr>
              <w:t xml:space="preserve">When absolute delay model </w:t>
            </w:r>
            <m:oMath>
              <m:r>
                <w:rPr>
                  <w:rFonts w:ascii="Cambria Math" w:eastAsia="Batang" w:hAnsi="Cambria Math"/>
                  <w:lang w:eastAsia="en-US"/>
                </w:rPr>
                <m:t>Δτ</m:t>
              </m:r>
            </m:oMath>
            <w:r w:rsidRPr="005C74F9">
              <w:rPr>
                <w:rFonts w:eastAsia="SimSun"/>
                <w:lang w:eastAsia="zh-CN"/>
              </w:rPr>
              <w:t xml:space="preserve"> is configured, it applies to all NLOS clusters in each of Tx-target and target-Rx links and background channel. </w:t>
            </w:r>
          </w:p>
          <w:p w14:paraId="12400139" w14:textId="77777777" w:rsidR="005C74F9" w:rsidRPr="005C74F9" w:rsidRDefault="005C74F9" w:rsidP="005C74F9">
            <w:pPr>
              <w:numPr>
                <w:ilvl w:val="0"/>
                <w:numId w:val="32"/>
              </w:numPr>
              <w:suppressAutoHyphens/>
              <w:overflowPunct/>
              <w:autoSpaceDE/>
              <w:autoSpaceDN/>
              <w:adjustRightInd/>
              <w:spacing w:after="0"/>
              <w:textAlignment w:val="auto"/>
              <w:rPr>
                <w:rFonts w:eastAsia="SimSun"/>
                <w:lang w:eastAsia="zh-CN"/>
              </w:rPr>
            </w:pPr>
            <w:r w:rsidRPr="005C74F9">
              <w:rPr>
                <w:rFonts w:eastAsia="SimSun"/>
                <w:lang w:eastAsia="zh-CN"/>
              </w:rPr>
              <w:t xml:space="preserve">For bistatic sensing: Different values of </w:t>
            </w:r>
            <m:oMath>
              <m:r>
                <w:rPr>
                  <w:rFonts w:ascii="Cambria Math" w:eastAsia="Batang" w:hAnsi="Cambria Math"/>
                  <w:lang w:eastAsia="x-none"/>
                </w:rPr>
                <m:t>Δτ</m:t>
              </m:r>
            </m:oMath>
            <w:r w:rsidRPr="005C74F9">
              <w:rPr>
                <w:rFonts w:eastAsia="SimSun"/>
                <w:lang w:eastAsia="zh-CN"/>
              </w:rPr>
              <w:t xml:space="preserve"> are separately generated for the Tx-target link, target-Rx link and the background channel</w:t>
            </w:r>
          </w:p>
          <w:p w14:paraId="3C7BABF8" w14:textId="77777777" w:rsidR="005C74F9" w:rsidRPr="005C74F9" w:rsidRDefault="005C74F9" w:rsidP="005C74F9">
            <w:pPr>
              <w:numPr>
                <w:ilvl w:val="0"/>
                <w:numId w:val="32"/>
              </w:numPr>
              <w:suppressAutoHyphens/>
              <w:overflowPunct/>
              <w:autoSpaceDE/>
              <w:autoSpaceDN/>
              <w:adjustRightInd/>
              <w:spacing w:after="0"/>
              <w:textAlignment w:val="auto"/>
              <w:rPr>
                <w:rFonts w:eastAsia="SimSun"/>
                <w:lang w:eastAsia="zh-CN"/>
              </w:rPr>
            </w:pPr>
            <w:r w:rsidRPr="005C74F9">
              <w:rPr>
                <w:rFonts w:eastAsia="SimSun"/>
                <w:lang w:eastAsia="zh-CN"/>
              </w:rPr>
              <w:t xml:space="preserve">For monostatic sensing: the same value of </w:t>
            </w:r>
            <m:oMath>
              <m:r>
                <w:rPr>
                  <w:rFonts w:ascii="Cambria Math" w:eastAsia="Batang" w:hAnsi="Cambria Math"/>
                  <w:lang w:eastAsia="x-none"/>
                </w:rPr>
                <m:t>Δτ</m:t>
              </m:r>
            </m:oMath>
            <w:r w:rsidRPr="005C74F9">
              <w:rPr>
                <w:rFonts w:eastAsia="SimSun"/>
                <w:lang w:eastAsia="zh-CN"/>
              </w:rPr>
              <w:t xml:space="preserve"> is used for Tx-target link and target-Rx link, and a different value of </w:t>
            </w:r>
            <m:oMath>
              <m:r>
                <w:rPr>
                  <w:rFonts w:ascii="Cambria Math" w:eastAsia="Batang" w:hAnsi="Cambria Math"/>
                  <w:lang w:eastAsia="x-none"/>
                </w:rPr>
                <m:t>Δτ</m:t>
              </m:r>
            </m:oMath>
            <w:r w:rsidRPr="005C74F9">
              <w:rPr>
                <w:rFonts w:eastAsia="SimSun"/>
                <w:lang w:eastAsia="zh-CN"/>
              </w:rPr>
              <w:t xml:space="preserve"> is separately generated for the background channel</w:t>
            </w:r>
          </w:p>
          <w:p w14:paraId="6F810EC6" w14:textId="77777777" w:rsidR="005C74F9" w:rsidRPr="005C74F9" w:rsidRDefault="005C74F9" w:rsidP="005C74F9">
            <w:pPr>
              <w:overflowPunct/>
              <w:autoSpaceDE/>
              <w:autoSpaceDN/>
              <w:adjustRightInd/>
              <w:spacing w:after="0"/>
              <w:textAlignment w:val="auto"/>
              <w:rPr>
                <w:rFonts w:ascii="Times" w:eastAsia="Malgun Gothic" w:hAnsi="Times"/>
                <w:szCs w:val="24"/>
                <w:lang w:eastAsia="zh-CN"/>
              </w:rPr>
            </w:pPr>
          </w:p>
          <w:p w14:paraId="4520BF49"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14572904" w14:textId="77777777" w:rsidR="005C74F9" w:rsidRPr="005C74F9" w:rsidRDefault="005C74F9" w:rsidP="005C74F9">
            <w:pPr>
              <w:tabs>
                <w:tab w:val="left" w:pos="0"/>
              </w:tabs>
              <w:suppressAutoHyphens/>
              <w:overflowPunct/>
              <w:autoSpaceDE/>
              <w:autoSpaceDN/>
              <w:adjustRightInd/>
              <w:spacing w:after="0"/>
              <w:textAlignment w:val="auto"/>
              <w:rPr>
                <w:rFonts w:ascii="Times" w:eastAsia="Malgun Gothic" w:hAnsi="Times"/>
                <w:lang w:eastAsia="zh-CN"/>
              </w:rPr>
            </w:pPr>
            <w:r w:rsidRPr="005C74F9">
              <w:rPr>
                <w:rFonts w:eastAsia="SimSun"/>
                <w:lang w:eastAsia="zh-CN"/>
              </w:rPr>
              <w:t xml:space="preserve">To generate the LOS ray and NLOS clusters for the multiple scattering points, </w:t>
            </w:r>
            <w:r w:rsidRPr="005C74F9">
              <w:rPr>
                <w:rFonts w:ascii="Times" w:eastAsia="Malgun Gothic" w:hAnsi="Times"/>
                <w:lang w:eastAsia="zh-CN"/>
              </w:rPr>
              <w:t>each scattering point is separately handled as if a different target with single scattering point.</w:t>
            </w:r>
          </w:p>
          <w:p w14:paraId="6ECD3B98"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52741873"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4ADAD2B6" w14:textId="77777777" w:rsidR="005C74F9" w:rsidRPr="005C74F9" w:rsidRDefault="005C74F9" w:rsidP="005C74F9">
            <w:pPr>
              <w:numPr>
                <w:ilvl w:val="0"/>
                <w:numId w:val="32"/>
              </w:numPr>
              <w:suppressAutoHyphens/>
              <w:overflowPunct/>
              <w:autoSpaceDE/>
              <w:autoSpaceDN/>
              <w:adjustRightInd/>
              <w:spacing w:after="0"/>
              <w:textAlignment w:val="auto"/>
              <w:rPr>
                <w:rFonts w:eastAsia="SimSun"/>
                <w:lang w:eastAsia="zh-CN"/>
              </w:rPr>
            </w:pPr>
            <w:r w:rsidRPr="005C74F9">
              <w:rPr>
                <w:rFonts w:eastAsia="SimSun"/>
                <w:lang w:eastAsia="zh-CN"/>
              </w:rPr>
              <w:t xml:space="preserve">The LOS condition between Tx/Rx and each of the multiple scattering points of a same target are individually generated </w:t>
            </w:r>
          </w:p>
          <w:p w14:paraId="47D26F47" w14:textId="77777777" w:rsidR="005C74F9" w:rsidRPr="005C74F9" w:rsidRDefault="005C74F9" w:rsidP="005C74F9">
            <w:pPr>
              <w:numPr>
                <w:ilvl w:val="0"/>
                <w:numId w:val="32"/>
              </w:numPr>
              <w:suppressAutoHyphens/>
              <w:overflowPunct/>
              <w:autoSpaceDE/>
              <w:autoSpaceDN/>
              <w:adjustRightInd/>
              <w:spacing w:after="0"/>
              <w:textAlignment w:val="auto"/>
              <w:rPr>
                <w:rFonts w:eastAsia="SimSun"/>
                <w:lang w:eastAsia="zh-CN"/>
              </w:rPr>
            </w:pPr>
            <w:r w:rsidRPr="005C74F9">
              <w:rPr>
                <w:rFonts w:eastAsia="SimSun"/>
                <w:lang w:eastAsia="zh-CN"/>
              </w:rPr>
              <w:t xml:space="preserve">The pathloss between Tx/Rx and each of the multiple scattering points of a same target are individually generated </w:t>
            </w:r>
          </w:p>
          <w:p w14:paraId="6F03C47E"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7E95FD78"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5B29F3C8" w14:textId="77777777" w:rsidR="005C74F9" w:rsidRPr="005C74F9" w:rsidRDefault="005C74F9" w:rsidP="005C74F9">
            <w:pPr>
              <w:tabs>
                <w:tab w:val="left" w:pos="0"/>
              </w:tabs>
              <w:suppressAutoHyphens/>
              <w:overflowPunct/>
              <w:autoSpaceDE/>
              <w:autoSpaceDN/>
              <w:adjustRightInd/>
              <w:spacing w:after="0"/>
              <w:textAlignment w:val="auto"/>
              <w:rPr>
                <w:rFonts w:ascii="Times" w:eastAsia="Malgun Gothic" w:hAnsi="Times"/>
                <w:lang w:eastAsia="zh-CN"/>
              </w:rPr>
            </w:pPr>
            <w:r w:rsidRPr="005C74F9">
              <w:rPr>
                <w:rFonts w:ascii="Times" w:eastAsia="Batang" w:hAnsi="Times"/>
                <w:lang w:eastAsia="zh-CN"/>
              </w:rPr>
              <w:t>For a target with single/multiple scattering points, the 3D location of each scattering point is defined in the evaluation assumptions.</w:t>
            </w:r>
          </w:p>
          <w:p w14:paraId="737A1DFD"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2EDD670D"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7EC72606" w14:textId="77777777" w:rsidR="005C74F9" w:rsidRPr="005C74F9" w:rsidRDefault="005C74F9" w:rsidP="005C74F9">
            <w:pPr>
              <w:tabs>
                <w:tab w:val="left" w:pos="0"/>
              </w:tabs>
              <w:overflowPunct/>
              <w:autoSpaceDE/>
              <w:autoSpaceDN/>
              <w:adjustRightInd/>
              <w:spacing w:after="0"/>
              <w:textAlignment w:val="auto"/>
              <w:rPr>
                <w:rFonts w:ascii="Times" w:eastAsia="Batang" w:hAnsi="Times"/>
                <w:lang w:eastAsia="zh-CN"/>
              </w:rPr>
            </w:pPr>
            <w:r w:rsidRPr="005C74F9">
              <w:rPr>
                <w:rFonts w:ascii="Times" w:eastAsia="Malgun Gothic" w:hAnsi="Times"/>
                <w:lang w:eastAsia="zh-CN"/>
              </w:rPr>
              <w:t>Spatial consistency is needed to model correlation of the following links from ST-UT links and UT-UT links</w:t>
            </w:r>
          </w:p>
          <w:p w14:paraId="390ABF3F"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C74F9">
              <w:rPr>
                <w:rFonts w:ascii="Times" w:eastAsia="Malgun Gothic" w:hAnsi="Times"/>
                <w:lang w:eastAsia="zh-CN"/>
              </w:rPr>
              <w:t xml:space="preserve">Case 5: links between same UT and two nodes X/Y, subjected to correlation distance, i.e., link UT1-X and link UT1-Y, </w:t>
            </w:r>
            <w:r w:rsidRPr="005C74F9">
              <w:rPr>
                <w:rFonts w:ascii="Times" w:eastAsia="Batang" w:hAnsi="Times"/>
                <w:lang w:eastAsia="zh-CN"/>
              </w:rPr>
              <w:t>where nodes X/Y can be</w:t>
            </w:r>
            <w:r w:rsidRPr="005C74F9">
              <w:rPr>
                <w:rFonts w:ascii="Times" w:eastAsia="Malgun Gothic" w:hAnsi="Times"/>
                <w:lang w:eastAsia="zh-CN"/>
              </w:rPr>
              <w:t xml:space="preserve"> target or UT</w:t>
            </w:r>
          </w:p>
          <w:p w14:paraId="6C57B285"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C74F9">
              <w:rPr>
                <w:rFonts w:ascii="Times" w:eastAsia="Malgun Gothic" w:hAnsi="Times"/>
                <w:lang w:eastAsia="zh-CN"/>
              </w:rPr>
              <w:t xml:space="preserve">Case 6: links between same target and two nodes X/Y, subjected to correlation distance, i.e., link target1-X and link target1-Y, </w:t>
            </w:r>
            <w:r w:rsidRPr="005C74F9">
              <w:rPr>
                <w:rFonts w:ascii="Times" w:eastAsia="Batang" w:hAnsi="Times"/>
                <w:lang w:eastAsia="zh-CN"/>
              </w:rPr>
              <w:t xml:space="preserve">where nodes X, Y are different </w:t>
            </w:r>
            <w:r w:rsidRPr="005C74F9">
              <w:rPr>
                <w:rFonts w:ascii="Times" w:eastAsia="Malgun Gothic" w:hAnsi="Times"/>
                <w:lang w:eastAsia="zh-CN"/>
              </w:rPr>
              <w:t>UTs</w:t>
            </w:r>
          </w:p>
          <w:p w14:paraId="7B6881F6"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C74F9">
              <w:rPr>
                <w:rFonts w:ascii="Times" w:eastAsia="Malgun Gothic" w:hAnsi="Times"/>
                <w:lang w:eastAsia="zh-CN"/>
              </w:rPr>
              <w:t>Case 7: link X1-Y1 and link X2-Y2, subjected to correlation distance</w:t>
            </w:r>
            <w:r w:rsidRPr="005C74F9">
              <w:rPr>
                <w:rFonts w:eastAsia="Malgun Gothic"/>
                <w:lang w:eastAsia="zh-CN"/>
              </w:rPr>
              <w:t>, where X1, X2, Y1, Y2 are 4 different nodes</w:t>
            </w:r>
          </w:p>
          <w:p w14:paraId="734EBEEA"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Batang" w:hAnsi="Times"/>
                <w:lang w:eastAsia="zh-CN"/>
              </w:rPr>
            </w:pPr>
            <w:r w:rsidRPr="005C74F9">
              <w:rPr>
                <w:rFonts w:ascii="Times" w:eastAsia="Malgun Gothic" w:hAnsi="Times"/>
                <w:lang w:eastAsia="zh-CN"/>
              </w:rPr>
              <w:t>FFS: Spatial consistency between multiple scattering points of the same target</w:t>
            </w:r>
          </w:p>
          <w:p w14:paraId="2EFEFD49" w14:textId="77777777" w:rsidR="005C74F9" w:rsidRPr="005C74F9" w:rsidRDefault="00AC2454" w:rsidP="005C74F9">
            <w:pPr>
              <w:overflowPunct/>
              <w:autoSpaceDE/>
              <w:autoSpaceDN/>
              <w:adjustRightInd/>
              <w:spacing w:after="0"/>
              <w:textAlignment w:val="auto"/>
              <w:rPr>
                <w:rFonts w:ascii="Times" w:eastAsia="Batang" w:hAnsi="Times"/>
                <w:szCs w:val="24"/>
                <w:lang w:eastAsia="en-US"/>
              </w:rPr>
            </w:pPr>
            <w:r w:rsidRPr="00AC2454">
              <w:rPr>
                <w:rFonts w:ascii="Times" w:eastAsia="Batang" w:hAnsi="Times"/>
                <w:noProof/>
                <w:szCs w:val="24"/>
                <w:lang w:eastAsia="en-US"/>
              </w:rPr>
              <w:object w:dxaOrig="2423" w:dyaOrig="1659" w14:anchorId="219C1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32.65pt;mso-width-percent:0;mso-height-percent:0;mso-width-percent:0;mso-height-percent:0" o:ole="">
                  <v:imagedata r:id="rId8" o:title=""/>
                </v:shape>
                <o:OLEObject Type="Embed" ProgID="Visio.Drawing.15" ShapeID="_x0000_i1025" DrawAspect="Content" ObjectID="_1804575429" r:id="rId9"/>
              </w:object>
            </w:r>
          </w:p>
          <w:p w14:paraId="0747B11D"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646265F9"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2DEEE364" w14:textId="77777777" w:rsidR="005C74F9" w:rsidRPr="005C74F9" w:rsidRDefault="005C74F9" w:rsidP="005C74F9">
            <w:pPr>
              <w:tabs>
                <w:tab w:val="left" w:pos="0"/>
              </w:tabs>
              <w:overflowPunct/>
              <w:autoSpaceDE/>
              <w:autoSpaceDN/>
              <w:adjustRightInd/>
              <w:spacing w:after="0"/>
              <w:textAlignment w:val="auto"/>
              <w:rPr>
                <w:rFonts w:ascii="Times" w:eastAsia="Batang" w:hAnsi="Times"/>
                <w:szCs w:val="24"/>
                <w:lang w:eastAsia="zh-CN"/>
              </w:rPr>
            </w:pPr>
            <w:r w:rsidRPr="005C74F9">
              <w:rPr>
                <w:rFonts w:ascii="Times" w:eastAsia="Malgun Gothic" w:hAnsi="Times"/>
                <w:szCs w:val="24"/>
                <w:lang w:eastAsia="zh-CN"/>
              </w:rPr>
              <w:t xml:space="preserve">Correlation type is introduced for </w:t>
            </w:r>
            <w:r w:rsidRPr="005C74F9">
              <w:rPr>
                <w:rFonts w:ascii="Times" w:eastAsia="DengXian" w:hAnsi="Times"/>
                <w:szCs w:val="24"/>
                <w:lang w:eastAsia="zh-CN"/>
              </w:rPr>
              <w:t xml:space="preserve">large scale parameter, cluster specific parameter </w:t>
            </w:r>
            <w:r w:rsidRPr="005C74F9">
              <w:rPr>
                <w:rFonts w:ascii="Times" w:hAnsi="Times"/>
                <w:szCs w:val="24"/>
                <w:lang w:eastAsia="ja-JP"/>
              </w:rPr>
              <w:t>and</w:t>
            </w:r>
            <w:r w:rsidRPr="005C74F9">
              <w:rPr>
                <w:rFonts w:ascii="Times" w:eastAsia="DengXian" w:hAnsi="Times"/>
                <w:szCs w:val="24"/>
                <w:lang w:eastAsia="zh-CN"/>
              </w:rPr>
              <w:t xml:space="preserve"> ray specific parameter</w:t>
            </w:r>
            <w:r w:rsidRPr="005C74F9">
              <w:rPr>
                <w:rFonts w:ascii="Times" w:eastAsia="Malgun Gothic" w:hAnsi="Times"/>
                <w:szCs w:val="24"/>
                <w:lang w:eastAsia="zh-CN"/>
              </w:rPr>
              <w:t xml:space="preserve"> of ST-UT links and UT-UT links</w:t>
            </w:r>
          </w:p>
          <w:p w14:paraId="40963650"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Batang" w:hAnsi="Times"/>
                <w:szCs w:val="24"/>
                <w:lang w:eastAsia="zh-CN"/>
              </w:rPr>
            </w:pPr>
            <w:r w:rsidRPr="005C74F9">
              <w:rPr>
                <w:rFonts w:ascii="Times" w:eastAsia="Malgun Gothic" w:hAnsi="Times"/>
                <w:szCs w:val="24"/>
                <w:lang w:eastAsia="zh-CN"/>
              </w:rPr>
              <w:t xml:space="preserve">Definition of </w:t>
            </w:r>
            <w:r w:rsidRPr="005C74F9">
              <w:rPr>
                <w:rFonts w:ascii="Times" w:eastAsia="DengXian" w:hAnsi="Times"/>
                <w:lang w:eastAsia="x-none"/>
              </w:rPr>
              <w:t xml:space="preserve">link Correlated: </w:t>
            </w:r>
            <w:r w:rsidRPr="005C74F9">
              <w:rPr>
                <w:rFonts w:ascii="Times" w:eastAsia="Batang" w:hAnsi="Times"/>
                <w:szCs w:val="24"/>
                <w:lang w:eastAsia="x-none"/>
              </w:rPr>
              <w:t xml:space="preserve">parameters for any two </w:t>
            </w:r>
            <w:r w:rsidRPr="005C74F9">
              <w:rPr>
                <w:rFonts w:ascii="Times" w:eastAsia="DengXian" w:hAnsi="Times"/>
                <w:lang w:eastAsia="x-none"/>
              </w:rPr>
              <w:t>links between STs/UTs are correlated</w:t>
            </w:r>
            <w:r w:rsidRPr="005C74F9">
              <w:rPr>
                <w:rFonts w:ascii="Times" w:eastAsia="Malgun Gothic" w:hAnsi="Times"/>
                <w:szCs w:val="24"/>
                <w:lang w:eastAsia="zh-CN"/>
              </w:rPr>
              <w:t>, subjected to correlation distance</w:t>
            </w:r>
            <w:r w:rsidRPr="005C74F9">
              <w:rPr>
                <w:rFonts w:ascii="Times" w:eastAsia="DengXian" w:hAnsi="Times"/>
                <w:lang w:eastAsia="x-none"/>
              </w:rPr>
              <w:t xml:space="preserve">. </w:t>
            </w:r>
          </w:p>
          <w:p w14:paraId="5DAE83BC" w14:textId="77777777" w:rsidR="005C74F9" w:rsidRPr="005C74F9" w:rsidRDefault="005C74F9" w:rsidP="005C74F9">
            <w:pPr>
              <w:snapToGrid w:val="0"/>
              <w:spacing w:after="120"/>
              <w:jc w:val="center"/>
              <w:rPr>
                <w:rFonts w:eastAsia="SimSun"/>
                <w:lang w:eastAsia="en-US"/>
              </w:rPr>
            </w:pPr>
            <w:r w:rsidRPr="005C74F9">
              <w:rPr>
                <w:rFonts w:eastAsia="SimSun"/>
                <w:lang w:eastAsia="en-US"/>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5C74F9" w:rsidRPr="005C74F9" w14:paraId="31550443" w14:textId="77777777" w:rsidTr="005C74F9">
              <w:trPr>
                <w:jc w:val="center"/>
              </w:trPr>
              <w:tc>
                <w:tcPr>
                  <w:tcW w:w="0" w:type="auto"/>
                  <w:shd w:val="clear" w:color="auto" w:fill="BFBFBF"/>
                  <w:vAlign w:val="center"/>
                </w:tcPr>
                <w:p w14:paraId="0B00B9FD"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Parameters</w:t>
                  </w:r>
                </w:p>
              </w:tc>
              <w:tc>
                <w:tcPr>
                  <w:tcW w:w="0" w:type="auto"/>
                  <w:shd w:val="clear" w:color="auto" w:fill="BFBFBF"/>
                  <w:vAlign w:val="center"/>
                </w:tcPr>
                <w:p w14:paraId="35EBC799"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Correlation type</w:t>
                  </w:r>
                </w:p>
              </w:tc>
            </w:tr>
            <w:tr w:rsidR="005C74F9" w:rsidRPr="005C74F9" w14:paraId="12E7C164" w14:textId="77777777" w:rsidTr="00932793">
              <w:trPr>
                <w:jc w:val="center"/>
              </w:trPr>
              <w:tc>
                <w:tcPr>
                  <w:tcW w:w="0" w:type="auto"/>
                  <w:shd w:val="clear" w:color="auto" w:fill="auto"/>
                  <w:vAlign w:val="center"/>
                </w:tcPr>
                <w:p w14:paraId="2591435A"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Delays</w:t>
                  </w:r>
                </w:p>
              </w:tc>
              <w:tc>
                <w:tcPr>
                  <w:tcW w:w="0" w:type="auto"/>
                  <w:shd w:val="clear" w:color="auto" w:fill="auto"/>
                  <w:vAlign w:val="center"/>
                </w:tcPr>
                <w:p w14:paraId="50D19256"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5FE3B799" w14:textId="77777777" w:rsidTr="00932793">
              <w:trPr>
                <w:jc w:val="center"/>
              </w:trPr>
              <w:tc>
                <w:tcPr>
                  <w:tcW w:w="0" w:type="auto"/>
                  <w:shd w:val="clear" w:color="auto" w:fill="auto"/>
                  <w:vAlign w:val="center"/>
                </w:tcPr>
                <w:p w14:paraId="5FF2CC21"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Cluster powers</w:t>
                  </w:r>
                </w:p>
              </w:tc>
              <w:tc>
                <w:tcPr>
                  <w:tcW w:w="0" w:type="auto"/>
                  <w:shd w:val="clear" w:color="auto" w:fill="auto"/>
                  <w:vAlign w:val="center"/>
                </w:tcPr>
                <w:p w14:paraId="008DEDAD"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77AE49C5" w14:textId="77777777" w:rsidTr="00932793">
              <w:trPr>
                <w:jc w:val="center"/>
              </w:trPr>
              <w:tc>
                <w:tcPr>
                  <w:tcW w:w="0" w:type="auto"/>
                  <w:shd w:val="clear" w:color="auto" w:fill="auto"/>
                  <w:vAlign w:val="center"/>
                </w:tcPr>
                <w:p w14:paraId="3E0759CD"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AOA/ZOA/AOD/ZOD offset</w:t>
                  </w:r>
                </w:p>
              </w:tc>
              <w:tc>
                <w:tcPr>
                  <w:tcW w:w="0" w:type="auto"/>
                  <w:shd w:val="clear" w:color="auto" w:fill="auto"/>
                  <w:vAlign w:val="center"/>
                </w:tcPr>
                <w:p w14:paraId="3B0CDE05"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6308E533" w14:textId="77777777" w:rsidTr="00932793">
              <w:trPr>
                <w:jc w:val="center"/>
              </w:trPr>
              <w:tc>
                <w:tcPr>
                  <w:tcW w:w="0" w:type="auto"/>
                  <w:shd w:val="clear" w:color="auto" w:fill="auto"/>
                  <w:vAlign w:val="center"/>
                </w:tcPr>
                <w:p w14:paraId="7450F03E"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AOA/ZOA/AOD/ZOD sign</w:t>
                  </w:r>
                </w:p>
              </w:tc>
              <w:tc>
                <w:tcPr>
                  <w:tcW w:w="0" w:type="auto"/>
                  <w:shd w:val="clear" w:color="auto" w:fill="auto"/>
                  <w:vAlign w:val="center"/>
                </w:tcPr>
                <w:p w14:paraId="601D6718"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53B63C13" w14:textId="77777777" w:rsidTr="00932793">
              <w:trPr>
                <w:jc w:val="center"/>
              </w:trPr>
              <w:tc>
                <w:tcPr>
                  <w:tcW w:w="0" w:type="auto"/>
                  <w:shd w:val="clear" w:color="auto" w:fill="auto"/>
                  <w:vAlign w:val="center"/>
                </w:tcPr>
                <w:p w14:paraId="674DBB6E"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Random coupling</w:t>
                  </w:r>
                </w:p>
              </w:tc>
              <w:tc>
                <w:tcPr>
                  <w:tcW w:w="0" w:type="auto"/>
                  <w:shd w:val="clear" w:color="auto" w:fill="auto"/>
                  <w:vAlign w:val="center"/>
                </w:tcPr>
                <w:p w14:paraId="2C1C4600"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25446AF8" w14:textId="77777777" w:rsidTr="00932793">
              <w:trPr>
                <w:trHeight w:val="92"/>
                <w:jc w:val="center"/>
              </w:trPr>
              <w:tc>
                <w:tcPr>
                  <w:tcW w:w="0" w:type="auto"/>
                  <w:shd w:val="clear" w:color="auto" w:fill="auto"/>
                  <w:vAlign w:val="center"/>
                </w:tcPr>
                <w:p w14:paraId="112B8916"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XPR</w:t>
                  </w:r>
                </w:p>
              </w:tc>
              <w:tc>
                <w:tcPr>
                  <w:tcW w:w="0" w:type="auto"/>
                  <w:shd w:val="clear" w:color="auto" w:fill="auto"/>
                  <w:vAlign w:val="center"/>
                </w:tcPr>
                <w:p w14:paraId="4E36BED9"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1DF7E3FF" w14:textId="77777777" w:rsidTr="00932793">
              <w:trPr>
                <w:jc w:val="center"/>
              </w:trPr>
              <w:tc>
                <w:tcPr>
                  <w:tcW w:w="0" w:type="auto"/>
                  <w:shd w:val="clear" w:color="auto" w:fill="auto"/>
                  <w:vAlign w:val="center"/>
                </w:tcPr>
                <w:p w14:paraId="4CC8614B"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Initial random phase</w:t>
                  </w:r>
                </w:p>
              </w:tc>
              <w:tc>
                <w:tcPr>
                  <w:tcW w:w="0" w:type="auto"/>
                  <w:shd w:val="clear" w:color="auto" w:fill="auto"/>
                  <w:vAlign w:val="center"/>
                </w:tcPr>
                <w:p w14:paraId="3E4952BD"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2177AA05" w14:textId="77777777" w:rsidTr="00932793">
              <w:trPr>
                <w:jc w:val="center"/>
              </w:trPr>
              <w:tc>
                <w:tcPr>
                  <w:tcW w:w="0" w:type="auto"/>
                  <w:shd w:val="clear" w:color="auto" w:fill="auto"/>
                  <w:vAlign w:val="center"/>
                </w:tcPr>
                <w:p w14:paraId="49F25E1D"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LOS/NLOS states</w:t>
                  </w:r>
                </w:p>
              </w:tc>
              <w:tc>
                <w:tcPr>
                  <w:tcW w:w="0" w:type="auto"/>
                  <w:shd w:val="clear" w:color="auto" w:fill="auto"/>
                  <w:vAlign w:val="center"/>
                </w:tcPr>
                <w:p w14:paraId="72116C61"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link Correlated</w:t>
                  </w:r>
                </w:p>
              </w:tc>
            </w:tr>
            <w:tr w:rsidR="005C74F9" w:rsidRPr="005C74F9" w14:paraId="4F131E7C" w14:textId="77777777" w:rsidTr="00932793">
              <w:trPr>
                <w:jc w:val="center"/>
              </w:trPr>
              <w:tc>
                <w:tcPr>
                  <w:tcW w:w="0" w:type="auto"/>
                  <w:shd w:val="clear" w:color="auto" w:fill="auto"/>
                  <w:vAlign w:val="center"/>
                </w:tcPr>
                <w:p w14:paraId="06C24122"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Blockage (Model A)</w:t>
                  </w:r>
                </w:p>
              </w:tc>
              <w:tc>
                <w:tcPr>
                  <w:tcW w:w="0" w:type="auto"/>
                  <w:shd w:val="clear" w:color="auto" w:fill="auto"/>
                  <w:vAlign w:val="center"/>
                </w:tcPr>
                <w:p w14:paraId="65497B7C"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All-correlated</w:t>
                  </w:r>
                </w:p>
              </w:tc>
            </w:tr>
            <w:tr w:rsidR="005C74F9" w:rsidRPr="005C74F9" w14:paraId="3161AAA8" w14:textId="77777777" w:rsidTr="00932793">
              <w:trPr>
                <w:jc w:val="center"/>
              </w:trPr>
              <w:tc>
                <w:tcPr>
                  <w:tcW w:w="0" w:type="auto"/>
                  <w:shd w:val="clear" w:color="auto" w:fill="auto"/>
                  <w:vAlign w:val="center"/>
                </w:tcPr>
                <w:p w14:paraId="2B855E1B"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O2I penetration loss</w:t>
                  </w:r>
                </w:p>
              </w:tc>
              <w:tc>
                <w:tcPr>
                  <w:tcW w:w="0" w:type="auto"/>
                  <w:shd w:val="clear" w:color="auto" w:fill="auto"/>
                  <w:vAlign w:val="center"/>
                </w:tcPr>
                <w:p w14:paraId="3677EA3B"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All-correlated</w:t>
                  </w:r>
                </w:p>
              </w:tc>
            </w:tr>
            <w:tr w:rsidR="005C74F9" w:rsidRPr="005C74F9" w14:paraId="308E64A7" w14:textId="77777777" w:rsidTr="00932793">
              <w:trPr>
                <w:jc w:val="center"/>
              </w:trPr>
              <w:tc>
                <w:tcPr>
                  <w:tcW w:w="0" w:type="auto"/>
                  <w:shd w:val="clear" w:color="auto" w:fill="auto"/>
                  <w:vAlign w:val="center"/>
                </w:tcPr>
                <w:p w14:paraId="0ADCC4FA"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Indoor distance</w:t>
                  </w:r>
                </w:p>
              </w:tc>
              <w:tc>
                <w:tcPr>
                  <w:tcW w:w="0" w:type="auto"/>
                  <w:shd w:val="clear" w:color="auto" w:fill="auto"/>
                  <w:vAlign w:val="center"/>
                </w:tcPr>
                <w:p w14:paraId="527D6B68"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All-correlated</w:t>
                  </w:r>
                </w:p>
              </w:tc>
            </w:tr>
            <w:tr w:rsidR="005C74F9" w:rsidRPr="005C74F9" w14:paraId="01121853" w14:textId="77777777" w:rsidTr="00932793">
              <w:trPr>
                <w:trHeight w:val="70"/>
                <w:jc w:val="center"/>
              </w:trPr>
              <w:tc>
                <w:tcPr>
                  <w:tcW w:w="0" w:type="auto"/>
                  <w:shd w:val="clear" w:color="auto" w:fill="auto"/>
                  <w:vAlign w:val="center"/>
                </w:tcPr>
                <w:p w14:paraId="61B81569"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Indoor states</w:t>
                  </w:r>
                </w:p>
              </w:tc>
              <w:tc>
                <w:tcPr>
                  <w:tcW w:w="0" w:type="auto"/>
                  <w:shd w:val="clear" w:color="auto" w:fill="auto"/>
                  <w:vAlign w:val="center"/>
                </w:tcPr>
                <w:p w14:paraId="6E1A4691" w14:textId="77777777" w:rsidR="005C74F9" w:rsidRPr="005C74F9" w:rsidRDefault="005C74F9" w:rsidP="005C74F9">
                  <w:pPr>
                    <w:keepNext/>
                    <w:keepLines/>
                    <w:overflowPunct/>
                    <w:autoSpaceDE/>
                    <w:autoSpaceDN/>
                    <w:adjustRightInd/>
                    <w:spacing w:after="0"/>
                    <w:textAlignment w:val="auto"/>
                    <w:rPr>
                      <w:rFonts w:eastAsia="DengXian"/>
                      <w:lang w:eastAsia="zh-CN"/>
                    </w:rPr>
                  </w:pPr>
                  <w:r w:rsidRPr="005C74F9">
                    <w:rPr>
                      <w:rFonts w:eastAsia="DengXian"/>
                      <w:lang w:eastAsia="zh-CN"/>
                    </w:rPr>
                    <w:t>All-correlated</w:t>
                  </w:r>
                </w:p>
              </w:tc>
            </w:tr>
          </w:tbl>
          <w:p w14:paraId="2E3BCDFE" w14:textId="77777777" w:rsidR="005C74F9" w:rsidRPr="005C74F9" w:rsidRDefault="005C74F9" w:rsidP="005C74F9">
            <w:pPr>
              <w:tabs>
                <w:tab w:val="left" w:pos="0"/>
              </w:tabs>
              <w:overflowPunct/>
              <w:autoSpaceDE/>
              <w:autoSpaceDN/>
              <w:adjustRightInd/>
              <w:spacing w:after="0"/>
              <w:textAlignment w:val="auto"/>
              <w:rPr>
                <w:rFonts w:ascii="Times" w:eastAsia="Malgun Gothic" w:hAnsi="Times"/>
                <w:lang w:eastAsia="zh-CN"/>
              </w:rPr>
            </w:pPr>
          </w:p>
          <w:p w14:paraId="475A58B3"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lang w:eastAsia="zh-CN"/>
              </w:rPr>
            </w:pPr>
            <w:r w:rsidRPr="005C74F9">
              <w:rPr>
                <w:rFonts w:ascii="Times" w:eastAsia="Malgun Gothic" w:hAnsi="Times"/>
                <w:lang w:eastAsia="zh-CN"/>
              </w:rPr>
              <w:t xml:space="preserve">Note: it is not </w:t>
            </w:r>
            <w:r w:rsidRPr="005C74F9">
              <w:rPr>
                <w:rFonts w:ascii="Times" w:eastAsia="Malgun Gothic" w:hAnsi="Times"/>
                <w:szCs w:val="24"/>
                <w:lang w:eastAsia="zh-CN"/>
              </w:rPr>
              <w:t>precluded</w:t>
            </w:r>
            <w:r w:rsidRPr="005C74F9">
              <w:rPr>
                <w:rFonts w:ascii="Times" w:eastAsia="Malgun Gothic" w:hAnsi="Times"/>
                <w:lang w:eastAsia="zh-CN"/>
              </w:rPr>
              <w:t xml:space="preserve"> more parameters for spatial consistency can be discussed and added in the table</w:t>
            </w:r>
          </w:p>
          <w:p w14:paraId="70099EAF" w14:textId="77777777" w:rsidR="005C74F9" w:rsidRPr="005C74F9" w:rsidRDefault="005C74F9" w:rsidP="005C74F9">
            <w:pPr>
              <w:overflowPunct/>
              <w:autoSpaceDE/>
              <w:autoSpaceDN/>
              <w:adjustRightInd/>
              <w:spacing w:after="0"/>
              <w:textAlignment w:val="auto"/>
              <w:rPr>
                <w:rFonts w:ascii="Times" w:eastAsia="Malgun Gothic" w:hAnsi="Times"/>
                <w:lang w:eastAsia="zh-CN"/>
              </w:rPr>
            </w:pPr>
          </w:p>
          <w:p w14:paraId="3C198507" w14:textId="77777777" w:rsidR="005C74F9" w:rsidRPr="005C74F9" w:rsidRDefault="005C74F9" w:rsidP="005C74F9">
            <w:pPr>
              <w:overflowPunct/>
              <w:autoSpaceDE/>
              <w:autoSpaceDN/>
              <w:adjustRightInd/>
              <w:spacing w:after="0"/>
              <w:jc w:val="both"/>
              <w:textAlignment w:val="auto"/>
              <w:rPr>
                <w:rFonts w:eastAsia="Malgun Gothic"/>
                <w:highlight w:val="green"/>
                <w:lang w:eastAsia="en-US"/>
              </w:rPr>
            </w:pPr>
            <w:r w:rsidRPr="005C74F9">
              <w:rPr>
                <w:rFonts w:eastAsia="Malgun Gothic"/>
                <w:highlight w:val="green"/>
                <w:lang w:eastAsia="en-US"/>
              </w:rPr>
              <w:t>Agreement</w:t>
            </w:r>
          </w:p>
          <w:p w14:paraId="3A113523" w14:textId="77777777" w:rsidR="005C74F9" w:rsidRPr="005C74F9" w:rsidRDefault="005C74F9" w:rsidP="005C74F9">
            <w:pPr>
              <w:tabs>
                <w:tab w:val="left" w:pos="0"/>
              </w:tabs>
              <w:overflowPunct/>
              <w:autoSpaceDE/>
              <w:autoSpaceDN/>
              <w:adjustRightInd/>
              <w:spacing w:after="0"/>
              <w:textAlignment w:val="auto"/>
              <w:rPr>
                <w:rFonts w:ascii="Times" w:eastAsia="Malgun Gothic" w:hAnsi="Times"/>
                <w:lang w:eastAsia="zh-CN"/>
              </w:rPr>
            </w:pPr>
            <w:r w:rsidRPr="005C74F9">
              <w:rPr>
                <w:rFonts w:ascii="Times" w:eastAsia="Malgun Gothic" w:hAnsi="Times"/>
                <w:lang w:eastAsia="zh-CN"/>
              </w:rPr>
              <w:t xml:space="preserve">If a target is modelled with multiple scattering points, </w:t>
            </w:r>
          </w:p>
          <w:p w14:paraId="41304027"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lang w:eastAsia="zh-CN"/>
              </w:rPr>
            </w:pPr>
            <w:r w:rsidRPr="005C74F9">
              <w:rPr>
                <w:rFonts w:ascii="Times" w:eastAsia="Malgun Gothic" w:hAnsi="Times"/>
                <w:lang w:eastAsia="zh-CN"/>
              </w:rPr>
              <w:t>The number of scattering points of the target is generated in the beginning of the simulation and kept unchanged in the whole simulation</w:t>
            </w:r>
          </w:p>
          <w:p w14:paraId="7319FA19"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lang w:eastAsia="zh-CN"/>
              </w:rPr>
            </w:pPr>
            <w:r w:rsidRPr="005C74F9">
              <w:rPr>
                <w:rFonts w:ascii="Times" w:eastAsia="Malgun Gothic" w:hAnsi="Times"/>
                <w:lang w:eastAsia="zh-CN"/>
              </w:rPr>
              <w:t>The number and locations of the scattering points of the target (if it is a vehicle) are common to each pair of sensing Tx/Rx</w:t>
            </w:r>
          </w:p>
          <w:p w14:paraId="469C7A6E"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lang w:eastAsia="zh-CN"/>
              </w:rPr>
            </w:pPr>
            <w:r w:rsidRPr="005C74F9">
              <w:rPr>
                <w:rFonts w:ascii="Times" w:eastAsia="Malgun Gothic" w:hAnsi="Times"/>
                <w:lang w:eastAsia="zh-CN"/>
              </w:rPr>
              <w:t>RAN1 assumes no ray is scattered from one scattering point to another scattering point of the same target</w:t>
            </w:r>
          </w:p>
          <w:p w14:paraId="7C11B6A2"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lang w:eastAsia="zh-CN"/>
              </w:rPr>
            </w:pPr>
            <w:r w:rsidRPr="005C74F9">
              <w:rPr>
                <w:rFonts w:ascii="Times" w:eastAsia="Malgun Gothic" w:hAnsi="Times"/>
                <w:lang w:eastAsia="zh-CN"/>
              </w:rPr>
              <w:t>RCS values of the multiple scattering points are individually determined</w:t>
            </w:r>
          </w:p>
          <w:p w14:paraId="4E985B8A" w14:textId="77777777" w:rsidR="005C74F9" w:rsidRPr="005C74F9" w:rsidRDefault="005C74F9" w:rsidP="005C74F9">
            <w:pPr>
              <w:overflowPunct/>
              <w:autoSpaceDE/>
              <w:autoSpaceDN/>
              <w:adjustRightInd/>
              <w:spacing w:after="0"/>
              <w:textAlignment w:val="auto"/>
              <w:rPr>
                <w:rFonts w:ascii="Times" w:eastAsia="Batang" w:hAnsi="Times"/>
                <w:szCs w:val="24"/>
                <w:lang w:eastAsia="en-US"/>
              </w:rPr>
            </w:pPr>
          </w:p>
          <w:p w14:paraId="45FC8C2F"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049AB2C1" w14:textId="77777777" w:rsidR="005C74F9" w:rsidRPr="005C74F9" w:rsidRDefault="005C74F9" w:rsidP="005C74F9">
            <w:pPr>
              <w:tabs>
                <w:tab w:val="left" w:pos="0"/>
              </w:tabs>
              <w:overflowPunct/>
              <w:autoSpaceDE/>
              <w:autoSpaceDN/>
              <w:adjustRightInd/>
              <w:spacing w:after="0"/>
              <w:textAlignment w:val="auto"/>
              <w:rPr>
                <w:rFonts w:ascii="Times" w:eastAsia="Batang" w:hAnsi="Times"/>
                <w:szCs w:val="24"/>
                <w:lang w:eastAsia="zh-CN"/>
              </w:rPr>
            </w:pPr>
            <w:r w:rsidRPr="005C74F9">
              <w:rPr>
                <w:rFonts w:ascii="Times" w:eastAsia="Batang" w:hAnsi="Times"/>
                <w:szCs w:val="24"/>
                <w:lang w:eastAsia="zh-CN"/>
              </w:rPr>
              <w:t xml:space="preserve">To model polarization matrix </w:t>
            </w:r>
            <m:oMath>
              <m:sSub>
                <m:sSubPr>
                  <m:ctrlPr>
                    <w:rPr>
                      <w:rFonts w:ascii="Cambria Math" w:eastAsia="Batang" w:hAnsi="Cambria Math"/>
                      <w:lang w:eastAsia="en-US"/>
                    </w:rPr>
                  </m:ctrlPr>
                </m:sSubPr>
                <m:e>
                  <m:r>
                    <w:rPr>
                      <w:rFonts w:ascii="Cambria Math" w:eastAsia="Batang" w:hAnsi="Cambria Math"/>
                      <w:lang w:eastAsia="en-US"/>
                    </w:rPr>
                    <m:t>CPM</m:t>
                  </m:r>
                </m:e>
                <m:sub>
                  <m:r>
                    <w:rPr>
                      <w:rFonts w:ascii="Cambria Math" w:eastAsia="Batang" w:hAnsi="Cambria Math"/>
                      <w:lang w:eastAsia="en-US"/>
                    </w:rPr>
                    <m:t>sp,</m:t>
                  </m:r>
                  <m:r>
                    <w:rPr>
                      <w:rFonts w:ascii="Cambria Math" w:eastAsia="DengXian" w:hAnsi="Cambria Math"/>
                      <w:lang w:eastAsia="en-US"/>
                    </w:rPr>
                    <m:t>i</m:t>
                  </m:r>
                </m:sub>
              </m:sSub>
              <m:r>
                <w:rPr>
                  <w:rFonts w:ascii="Cambria Math" w:eastAsia="Batang" w:hAnsi="Cambria Math"/>
                  <w:lang w:eastAsia="en-US"/>
                </w:rPr>
                <m:t>=</m:t>
              </m:r>
              <m:d>
                <m:dPr>
                  <m:begChr m:val="["/>
                  <m:endChr m:val="]"/>
                  <m:ctrlPr>
                    <w:rPr>
                      <w:rFonts w:ascii="Cambria Math" w:eastAsia="Batang" w:hAnsi="Cambria Math"/>
                      <w:i/>
                      <w:lang w:eastAsia="en-US"/>
                    </w:rPr>
                  </m:ctrlPr>
                </m:dPr>
                <m:e>
                  <m:m>
                    <m:mPr>
                      <m:mcs>
                        <m:mc>
                          <m:mcPr>
                            <m:count m:val="2"/>
                            <m:mcJc m:val="center"/>
                          </m:mcPr>
                        </m:mc>
                      </m:mcs>
                      <m:ctrlPr>
                        <w:rPr>
                          <w:rFonts w:ascii="Cambria Math" w:eastAsia="Batang" w:hAnsi="Cambria Math"/>
                          <w:i/>
                          <w:lang w:eastAsia="en-US"/>
                        </w:rPr>
                      </m:ctrlPr>
                    </m:mPr>
                    <m:mr>
                      <m:e>
                        <m:sSub>
                          <m:sSubPr>
                            <m:ctrlPr>
                              <w:rPr>
                                <w:rFonts w:ascii="Cambria Math" w:eastAsia="Batang" w:hAnsi="Cambria Math"/>
                                <w:i/>
                                <w:lang w:eastAsia="en-US"/>
                              </w:rPr>
                            </m:ctrlPr>
                          </m:sSubPr>
                          <m:e>
                            <m:r>
                              <w:rPr>
                                <w:rFonts w:ascii="Cambria Math" w:eastAsia="Batang" w:hAnsi="Cambria Math"/>
                                <w:lang w:eastAsia="en-US"/>
                              </w:rPr>
                              <m:t>α</m:t>
                            </m:r>
                          </m:e>
                          <m:sub>
                            <m:r>
                              <w:rPr>
                                <w:rFonts w:ascii="Cambria Math" w:eastAsia="Batang" w:hAnsi="Cambria Math"/>
                                <w:lang w:eastAsia="en-US"/>
                              </w:rPr>
                              <m:t>i,1</m:t>
                            </m:r>
                          </m:sub>
                        </m:sSub>
                        <m:r>
                          <w:rPr>
                            <w:rFonts w:ascii="Cambria Math" w:eastAsia="Batang" w:hAnsi="Cambria Math"/>
                            <w:lang w:eastAsia="en-US"/>
                          </w:rPr>
                          <m:t>exp</m:t>
                        </m:r>
                        <m:d>
                          <m:dPr>
                            <m:ctrlPr>
                              <w:rPr>
                                <w:rFonts w:ascii="Cambria Math" w:eastAsia="Batang" w:hAnsi="Cambria Math"/>
                                <w:i/>
                                <w:lang w:eastAsia="en-US"/>
                              </w:rPr>
                            </m:ctrlPr>
                          </m:dPr>
                          <m:e>
                            <m:r>
                              <w:rPr>
                                <w:rFonts w:ascii="Cambria Math" w:eastAsia="Batang" w:hAnsi="Cambria Math"/>
                                <w:lang w:eastAsia="en-US"/>
                              </w:rPr>
                              <m:t>j</m:t>
                            </m:r>
                            <m:sSubSup>
                              <m:sSubSupPr>
                                <m:ctrlPr>
                                  <w:rPr>
                                    <w:rFonts w:ascii="Cambria Math" w:eastAsia="Batang" w:hAnsi="Cambria Math"/>
                                    <w:i/>
                                    <w:lang w:eastAsia="en-US"/>
                                  </w:rPr>
                                </m:ctrlPr>
                              </m:sSubSupPr>
                              <m:e>
                                <m:r>
                                  <w:rPr>
                                    <w:rFonts w:ascii="Cambria Math" w:eastAsia="Batang" w:hAnsi="Cambria Math"/>
                                    <w:lang w:eastAsia="en-US"/>
                                  </w:rPr>
                                  <m:t>Φ</m:t>
                                </m:r>
                              </m:e>
                              <m:sub>
                                <m:r>
                                  <w:rPr>
                                    <w:rFonts w:ascii="Cambria Math" w:eastAsia="Batang" w:hAnsi="Cambria Math"/>
                                    <w:lang w:eastAsia="en-US"/>
                                  </w:rPr>
                                  <m:t>sp,</m:t>
                                </m:r>
                                <m:r>
                                  <w:rPr>
                                    <w:rFonts w:ascii="Cambria Math" w:eastAsia="DengXian" w:hAnsi="Cambria Math"/>
                                    <w:lang w:eastAsia="en-US"/>
                                  </w:rPr>
                                  <m:t>i</m:t>
                                </m:r>
                              </m:sub>
                              <m:sup>
                                <m:r>
                                  <w:rPr>
                                    <w:rFonts w:ascii="Cambria Math" w:eastAsia="Batang" w:hAnsi="Cambria Math"/>
                                    <w:lang w:eastAsia="en-US"/>
                                  </w:rPr>
                                  <m:t>θθ</m:t>
                                </m:r>
                              </m:sup>
                            </m:sSubSup>
                          </m:e>
                        </m:d>
                      </m:e>
                      <m:e>
                        <m:sSub>
                          <m:sSubPr>
                            <m:ctrlPr>
                              <w:rPr>
                                <w:rFonts w:ascii="Cambria Math" w:eastAsia="Batang" w:hAnsi="Cambria Math"/>
                                <w:i/>
                                <w:lang w:eastAsia="en-US"/>
                              </w:rPr>
                            </m:ctrlPr>
                          </m:sSubPr>
                          <m:e>
                            <m:r>
                              <w:rPr>
                                <w:rFonts w:ascii="Cambria Math" w:eastAsia="Batang" w:hAnsi="Cambria Math"/>
                                <w:lang w:eastAsia="en-US"/>
                              </w:rPr>
                              <m:t>β</m:t>
                            </m:r>
                          </m:e>
                          <m:sub>
                            <m:r>
                              <w:rPr>
                                <w:rFonts w:ascii="Cambria Math" w:eastAsia="Batang" w:hAnsi="Cambria Math"/>
                                <w:lang w:eastAsia="en-US"/>
                              </w:rPr>
                              <m:t>i,1</m:t>
                            </m:r>
                          </m:sub>
                        </m:sSub>
                        <m:r>
                          <w:rPr>
                            <w:rFonts w:ascii="Cambria Math" w:eastAsia="Batang" w:hAnsi="Cambria Math"/>
                            <w:lang w:eastAsia="en-US"/>
                          </w:rPr>
                          <m:t>exp</m:t>
                        </m:r>
                        <m:d>
                          <m:dPr>
                            <m:ctrlPr>
                              <w:rPr>
                                <w:rFonts w:ascii="Cambria Math" w:eastAsia="Batang" w:hAnsi="Cambria Math"/>
                                <w:i/>
                                <w:lang w:eastAsia="en-US"/>
                              </w:rPr>
                            </m:ctrlPr>
                          </m:dPr>
                          <m:e>
                            <m:r>
                              <w:rPr>
                                <w:rFonts w:ascii="Cambria Math" w:eastAsia="Batang" w:hAnsi="Cambria Math"/>
                                <w:lang w:eastAsia="en-US"/>
                              </w:rPr>
                              <m:t>j</m:t>
                            </m:r>
                            <m:sSubSup>
                              <m:sSubSupPr>
                                <m:ctrlPr>
                                  <w:rPr>
                                    <w:rFonts w:ascii="Cambria Math" w:eastAsia="Batang" w:hAnsi="Cambria Math"/>
                                    <w:i/>
                                    <w:lang w:eastAsia="en-US"/>
                                  </w:rPr>
                                </m:ctrlPr>
                              </m:sSubSupPr>
                              <m:e>
                                <m:r>
                                  <w:rPr>
                                    <w:rFonts w:ascii="Cambria Math" w:eastAsia="Batang" w:hAnsi="Cambria Math"/>
                                    <w:lang w:eastAsia="en-US"/>
                                  </w:rPr>
                                  <m:t>Φ</m:t>
                                </m:r>
                              </m:e>
                              <m:sub>
                                <m:r>
                                  <w:rPr>
                                    <w:rFonts w:ascii="Cambria Math" w:eastAsia="Batang" w:hAnsi="Cambria Math"/>
                                    <w:lang w:eastAsia="en-US"/>
                                  </w:rPr>
                                  <m:t>sp,</m:t>
                                </m:r>
                                <m:r>
                                  <w:rPr>
                                    <w:rFonts w:ascii="Cambria Math" w:eastAsia="DengXian" w:hAnsi="Cambria Math"/>
                                    <w:lang w:eastAsia="en-US"/>
                                  </w:rPr>
                                  <m:t>i</m:t>
                                </m:r>
                              </m:sub>
                              <m:sup>
                                <m:r>
                                  <w:rPr>
                                    <w:rFonts w:ascii="Cambria Math" w:eastAsia="Batang" w:hAnsi="Cambria Math"/>
                                    <w:lang w:eastAsia="en-US"/>
                                  </w:rPr>
                                  <m:t>θϕ</m:t>
                                </m:r>
                              </m:sup>
                            </m:sSubSup>
                          </m:e>
                        </m:d>
                      </m:e>
                    </m:mr>
                    <m:mr>
                      <m:e>
                        <m:sSub>
                          <m:sSubPr>
                            <m:ctrlPr>
                              <w:rPr>
                                <w:rFonts w:ascii="Cambria Math" w:eastAsia="Batang" w:hAnsi="Cambria Math"/>
                                <w:i/>
                                <w:lang w:eastAsia="en-US"/>
                              </w:rPr>
                            </m:ctrlPr>
                          </m:sSubPr>
                          <m:e>
                            <m:r>
                              <w:rPr>
                                <w:rFonts w:ascii="Cambria Math" w:eastAsia="Batang" w:hAnsi="Cambria Math"/>
                                <w:lang w:eastAsia="en-US"/>
                              </w:rPr>
                              <m:t>β</m:t>
                            </m:r>
                          </m:e>
                          <m:sub>
                            <m:r>
                              <w:rPr>
                                <w:rFonts w:ascii="Cambria Math" w:eastAsia="Batang" w:hAnsi="Cambria Math"/>
                                <w:lang w:eastAsia="en-US"/>
                              </w:rPr>
                              <m:t>i,2</m:t>
                            </m:r>
                          </m:sub>
                        </m:sSub>
                        <m:r>
                          <w:rPr>
                            <w:rFonts w:ascii="Cambria Math" w:eastAsia="Batang" w:hAnsi="Cambria Math"/>
                            <w:lang w:eastAsia="en-US"/>
                          </w:rPr>
                          <m:t>exp</m:t>
                        </m:r>
                        <m:d>
                          <m:dPr>
                            <m:ctrlPr>
                              <w:rPr>
                                <w:rFonts w:ascii="Cambria Math" w:eastAsia="Batang" w:hAnsi="Cambria Math"/>
                                <w:i/>
                                <w:lang w:eastAsia="en-US"/>
                              </w:rPr>
                            </m:ctrlPr>
                          </m:dPr>
                          <m:e>
                            <m:r>
                              <w:rPr>
                                <w:rFonts w:ascii="Cambria Math" w:eastAsia="Batang" w:hAnsi="Cambria Math"/>
                                <w:lang w:eastAsia="en-US"/>
                              </w:rPr>
                              <m:t>j</m:t>
                            </m:r>
                            <m:sSubSup>
                              <m:sSubSupPr>
                                <m:ctrlPr>
                                  <w:rPr>
                                    <w:rFonts w:ascii="Cambria Math" w:eastAsia="Batang" w:hAnsi="Cambria Math"/>
                                    <w:i/>
                                    <w:lang w:eastAsia="en-US"/>
                                  </w:rPr>
                                </m:ctrlPr>
                              </m:sSubSupPr>
                              <m:e>
                                <m:r>
                                  <w:rPr>
                                    <w:rFonts w:ascii="Cambria Math" w:eastAsia="Batang" w:hAnsi="Cambria Math"/>
                                    <w:lang w:eastAsia="en-US"/>
                                  </w:rPr>
                                  <m:t>Φ</m:t>
                                </m:r>
                              </m:e>
                              <m:sub>
                                <m:r>
                                  <w:rPr>
                                    <w:rFonts w:ascii="Cambria Math" w:eastAsia="Batang" w:hAnsi="Cambria Math"/>
                                    <w:lang w:eastAsia="en-US"/>
                                  </w:rPr>
                                  <m:t>sp,</m:t>
                                </m:r>
                                <m:r>
                                  <w:rPr>
                                    <w:rFonts w:ascii="Cambria Math" w:eastAsia="DengXian" w:hAnsi="Cambria Math"/>
                                    <w:lang w:eastAsia="en-US"/>
                                  </w:rPr>
                                  <m:t>i</m:t>
                                </m:r>
                              </m:sub>
                              <m:sup>
                                <m:r>
                                  <w:rPr>
                                    <w:rFonts w:ascii="Cambria Math" w:eastAsia="Batang" w:hAnsi="Cambria Math"/>
                                    <w:lang w:eastAsia="en-US"/>
                                  </w:rPr>
                                  <m:t>ϕθ</m:t>
                                </m:r>
                              </m:sup>
                            </m:sSubSup>
                          </m:e>
                        </m:d>
                      </m:e>
                      <m:e>
                        <m:sSub>
                          <m:sSubPr>
                            <m:ctrlPr>
                              <w:rPr>
                                <w:rFonts w:ascii="Cambria Math" w:eastAsia="Batang" w:hAnsi="Cambria Math"/>
                                <w:i/>
                                <w:lang w:eastAsia="en-US"/>
                              </w:rPr>
                            </m:ctrlPr>
                          </m:sSubPr>
                          <m:e>
                            <m:r>
                              <w:rPr>
                                <w:rFonts w:ascii="Cambria Math" w:eastAsia="Batang" w:hAnsi="Cambria Math"/>
                                <w:lang w:eastAsia="en-US"/>
                              </w:rPr>
                              <m:t>α</m:t>
                            </m:r>
                          </m:e>
                          <m:sub>
                            <m:r>
                              <w:rPr>
                                <w:rFonts w:ascii="Cambria Math" w:eastAsia="Batang" w:hAnsi="Cambria Math"/>
                                <w:lang w:eastAsia="en-US"/>
                              </w:rPr>
                              <m:t>i,2</m:t>
                            </m:r>
                          </m:sub>
                        </m:sSub>
                        <m:r>
                          <w:rPr>
                            <w:rFonts w:ascii="Cambria Math" w:eastAsia="Batang" w:hAnsi="Cambria Math"/>
                            <w:lang w:eastAsia="en-US"/>
                          </w:rPr>
                          <m:t>exp</m:t>
                        </m:r>
                        <m:d>
                          <m:dPr>
                            <m:ctrlPr>
                              <w:rPr>
                                <w:rFonts w:ascii="Cambria Math" w:eastAsia="Batang" w:hAnsi="Cambria Math"/>
                                <w:i/>
                                <w:lang w:eastAsia="en-US"/>
                              </w:rPr>
                            </m:ctrlPr>
                          </m:dPr>
                          <m:e>
                            <m:r>
                              <w:rPr>
                                <w:rFonts w:ascii="Cambria Math" w:eastAsia="Batang" w:hAnsi="Cambria Math"/>
                                <w:lang w:eastAsia="en-US"/>
                              </w:rPr>
                              <m:t>j</m:t>
                            </m:r>
                            <m:sSubSup>
                              <m:sSubSupPr>
                                <m:ctrlPr>
                                  <w:rPr>
                                    <w:rFonts w:ascii="Cambria Math" w:eastAsia="Batang" w:hAnsi="Cambria Math"/>
                                    <w:i/>
                                    <w:lang w:eastAsia="en-US"/>
                                  </w:rPr>
                                </m:ctrlPr>
                              </m:sSubSupPr>
                              <m:e>
                                <m:r>
                                  <w:rPr>
                                    <w:rFonts w:ascii="Cambria Math" w:eastAsia="Batang" w:hAnsi="Cambria Math"/>
                                    <w:lang w:eastAsia="en-US"/>
                                  </w:rPr>
                                  <m:t>Φ</m:t>
                                </m:r>
                              </m:e>
                              <m:sub>
                                <m:r>
                                  <w:rPr>
                                    <w:rFonts w:ascii="Cambria Math" w:eastAsia="Batang" w:hAnsi="Cambria Math"/>
                                    <w:lang w:eastAsia="en-US"/>
                                  </w:rPr>
                                  <m:t>sp,</m:t>
                                </m:r>
                                <m:r>
                                  <w:rPr>
                                    <w:rFonts w:ascii="Cambria Math" w:eastAsia="DengXian" w:hAnsi="Cambria Math"/>
                                    <w:lang w:eastAsia="en-US"/>
                                  </w:rPr>
                                  <m:t>i</m:t>
                                </m:r>
                              </m:sub>
                              <m:sup>
                                <m:r>
                                  <w:rPr>
                                    <w:rFonts w:ascii="Cambria Math" w:eastAsia="Batang" w:hAnsi="Cambria Math"/>
                                    <w:lang w:eastAsia="en-US"/>
                                  </w:rPr>
                                  <m:t>ϕϕ</m:t>
                                </m:r>
                              </m:sup>
                            </m:sSubSup>
                          </m:e>
                        </m:d>
                      </m:e>
                    </m:mr>
                  </m:m>
                </m:e>
              </m:d>
            </m:oMath>
            <w:r w:rsidRPr="005C74F9">
              <w:rPr>
                <w:rFonts w:ascii="Times" w:eastAsia="Batang" w:hAnsi="Times"/>
                <w:szCs w:val="24"/>
                <w:lang w:eastAsia="zh-CN"/>
              </w:rPr>
              <w:t xml:space="preserve"> of a direct/indirect path i of a scattering point of a target</w:t>
            </w:r>
          </w:p>
          <w:p w14:paraId="3DC85B1F"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eastAsia="SimSun"/>
                <w:lang w:eastAsia="zh-CN"/>
              </w:rPr>
            </w:pPr>
            <w:r w:rsidRPr="005C74F9">
              <w:rPr>
                <w:rFonts w:ascii="Times" w:eastAsia="Batang" w:hAnsi="Times"/>
                <w:szCs w:val="24"/>
                <w:lang w:eastAsia="zh-CN"/>
              </w:rPr>
              <w:t xml:space="preserve">in Rel-19 study item (e.g., UAV, human, vehicle, AGV), </w:t>
            </w:r>
            <m:oMath>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α</m:t>
                  </m:r>
                </m:e>
                <m:sub>
                  <m:r>
                    <w:rPr>
                      <w:rFonts w:ascii="Cambria Math" w:eastAsia="SimSun" w:hAnsi="Cambria Math"/>
                      <w:lang w:eastAsia="zh-CN"/>
                    </w:rPr>
                    <m:t>i</m:t>
                  </m:r>
                  <m:r>
                    <m:rPr>
                      <m:sty m:val="p"/>
                    </m:rPr>
                    <w:rPr>
                      <w:rFonts w:ascii="Cambria Math" w:eastAsia="SimSun" w:hAnsi="Cambria Math"/>
                      <w:lang w:eastAsia="zh-CN"/>
                    </w:rPr>
                    <m:t>,2</m:t>
                  </m:r>
                </m:sub>
              </m:sSub>
              <m:r>
                <m:rPr>
                  <m:sty m:val="p"/>
                </m:rPr>
                <w:rPr>
                  <w:rFonts w:ascii="Cambria Math" w:eastAsia="SimSun" w:hAnsi="Cambria Math"/>
                  <w:lang w:eastAsia="zh-CN"/>
                </w:rPr>
                <m:t>=1</m:t>
              </m:r>
            </m:oMath>
            <w:r w:rsidRPr="005C74F9">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β</m:t>
                  </m:r>
                </m:e>
                <m:sub>
                  <m:r>
                    <w:rPr>
                      <w:rFonts w:ascii="Cambria Math" w:eastAsia="SimSun" w:hAnsi="Cambria Math"/>
                      <w:lang w:eastAsia="zh-CN"/>
                    </w:rPr>
                    <m:t>i</m:t>
                  </m:r>
                  <m:r>
                    <m:rPr>
                      <m:sty m:val="p"/>
                    </m:rPr>
                    <w:rPr>
                      <w:rFonts w:ascii="Cambria Math" w:eastAsia="SimSun" w:hAnsi="Cambria Math"/>
                      <w:lang w:eastAsia="zh-CN"/>
                    </w:rPr>
                    <m:t>,2</m:t>
                  </m:r>
                </m:sub>
              </m:sSub>
              <m:r>
                <w:rPr>
                  <w:rFonts w:ascii="Cambria Math" w:eastAsia="SimSun" w:hAnsi="Cambria Math"/>
                  <w:lang w:eastAsia="zh-CN"/>
                </w:rPr>
                <m:t>=</m:t>
              </m:r>
              <m:rad>
                <m:radPr>
                  <m:degHide m:val="1"/>
                  <m:ctrlPr>
                    <w:rPr>
                      <w:rFonts w:ascii="Cambria Math" w:eastAsia="Batang" w:hAnsi="Cambria Math"/>
                      <w:lang w:eastAsia="x-none"/>
                    </w:rPr>
                  </m:ctrlPr>
                </m:radPr>
                <m:deg/>
                <m:e>
                  <m:sSup>
                    <m:sSupPr>
                      <m:ctrlPr>
                        <w:rPr>
                          <w:rFonts w:ascii="Cambria Math" w:eastAsia="Batang" w:hAnsi="Cambria Math"/>
                          <w:lang w:eastAsia="x-none"/>
                        </w:rPr>
                      </m:ctrlPr>
                    </m:sSupPr>
                    <m:e>
                      <m:sSub>
                        <m:sSubPr>
                          <m:ctrlPr>
                            <w:rPr>
                              <w:rFonts w:ascii="Cambria Math" w:eastAsia="Batang" w:hAnsi="Cambria Math"/>
                              <w:lang w:eastAsia="x-none"/>
                            </w:rPr>
                          </m:ctrlPr>
                        </m:sSubPr>
                        <m:e>
                          <m:r>
                            <w:rPr>
                              <w:rFonts w:ascii="Cambria Math" w:eastAsia="Batang" w:hAnsi="Cambria Math"/>
                              <w:lang w:eastAsia="x-none"/>
                            </w:rPr>
                            <m:t>κ</m:t>
                          </m:r>
                        </m:e>
                        <m:sub>
                          <m:r>
                            <w:rPr>
                              <w:rFonts w:ascii="Cambria Math" w:eastAsia="Batang" w:hAnsi="Cambria Math"/>
                              <w:lang w:eastAsia="x-none"/>
                            </w:rPr>
                            <m:t>sp,</m:t>
                          </m:r>
                          <m:r>
                            <w:rPr>
                              <w:rFonts w:ascii="Cambria Math" w:eastAsia="DengXian" w:hAnsi="Cambria Math"/>
                              <w:lang w:eastAsia="zh-CN"/>
                            </w:rPr>
                            <m:t>i</m:t>
                          </m:r>
                        </m:sub>
                      </m:sSub>
                    </m:e>
                    <m:sup>
                      <m:r>
                        <w:rPr>
                          <w:rFonts w:ascii="Cambria Math" w:eastAsia="Batang" w:hAnsi="Cambria Math"/>
                          <w:lang w:eastAsia="x-none"/>
                        </w:rPr>
                        <m:t>-1</m:t>
                      </m:r>
                    </m:sup>
                  </m:sSup>
                </m:e>
              </m:rad>
            </m:oMath>
            <w:r w:rsidRPr="005C74F9">
              <w:rPr>
                <w:rFonts w:eastAsia="SimSun"/>
                <w:lang w:eastAsia="zh-CN"/>
              </w:rPr>
              <w:t xml:space="preserve">, i.e., </w:t>
            </w:r>
          </w:p>
          <w:p w14:paraId="4A5C9944" w14:textId="77777777" w:rsidR="005C74F9" w:rsidRPr="005C74F9" w:rsidRDefault="005C74F9" w:rsidP="005C74F9">
            <w:pPr>
              <w:tabs>
                <w:tab w:val="left" w:pos="0"/>
              </w:tabs>
              <w:overflowPunct/>
              <w:autoSpaceDE/>
              <w:autoSpaceDN/>
              <w:adjustRightInd/>
              <w:spacing w:after="0"/>
              <w:ind w:leftChars="400" w:left="800"/>
              <w:textAlignment w:val="auto"/>
              <w:rPr>
                <w:rFonts w:eastAsia="SimSun"/>
                <w:lang w:eastAsia="zh-CN"/>
              </w:rPr>
            </w:pPr>
            <m:oMathPara>
              <m:oMath>
                <m:sSub>
                  <m:sSubPr>
                    <m:ctrlPr>
                      <w:rPr>
                        <w:rFonts w:ascii="Cambria Math" w:eastAsia="Batang" w:hAnsi="Cambria Math"/>
                        <w:lang w:eastAsia="x-none"/>
                      </w:rPr>
                    </m:ctrlPr>
                  </m:sSubPr>
                  <m:e>
                    <m:r>
                      <w:rPr>
                        <w:rFonts w:ascii="Cambria Math" w:eastAsia="Batang" w:hAnsi="Cambria Math"/>
                        <w:lang w:eastAsia="x-none"/>
                      </w:rPr>
                      <m:t>CPM</m:t>
                    </m:r>
                  </m:e>
                  <m:sub>
                    <m:r>
                      <w:rPr>
                        <w:rFonts w:ascii="Cambria Math" w:eastAsia="Batang" w:hAnsi="Cambria Math"/>
                        <w:lang w:eastAsia="x-none"/>
                      </w:rPr>
                      <m:t>sp,</m:t>
                    </m:r>
                    <m:r>
                      <w:rPr>
                        <w:rFonts w:ascii="Cambria Math" w:eastAsia="DengXian" w:hAnsi="Cambria Math"/>
                        <w:lang w:eastAsia="x-none"/>
                      </w:rPr>
                      <m:t>i</m:t>
                    </m:r>
                  </m:sub>
                </m:sSub>
                <m:r>
                  <w:rPr>
                    <w:rFonts w:ascii="Cambria Math" w:eastAsia="Batang" w:hAnsi="Cambria Math"/>
                    <w:lang w:eastAsia="x-none"/>
                  </w:rPr>
                  <m:t>=</m:t>
                </m:r>
                <m:d>
                  <m:dPr>
                    <m:begChr m:val="["/>
                    <m:endChr m:val="]"/>
                    <m:ctrlPr>
                      <w:rPr>
                        <w:rFonts w:ascii="Cambria Math" w:eastAsia="Batang" w:hAnsi="Cambria Math"/>
                        <w:i/>
                        <w:lang w:eastAsia="x-none"/>
                      </w:rPr>
                    </m:ctrlPr>
                  </m:dPr>
                  <m:e>
                    <m:m>
                      <m:mPr>
                        <m:mcs>
                          <m:mc>
                            <m:mcPr>
                              <m:count m:val="2"/>
                              <m:mcJc m:val="center"/>
                            </m:mcPr>
                          </m:mc>
                        </m:mcs>
                        <m:ctrlPr>
                          <w:rPr>
                            <w:rFonts w:ascii="Cambria Math" w:eastAsia="Batang" w:hAnsi="Cambria Math"/>
                            <w:i/>
                            <w:lang w:eastAsia="x-none"/>
                          </w:rPr>
                        </m:ctrlPr>
                      </m:mPr>
                      <m:mr>
                        <m:e>
                          <m:r>
                            <w:rPr>
                              <w:rFonts w:ascii="Cambria Math" w:eastAsia="Batang" w:hAnsi="Cambria Math"/>
                              <w:lang w:eastAsia="x-none"/>
                            </w:rPr>
                            <m:t>exp</m:t>
                          </m:r>
                          <m:d>
                            <m:dPr>
                              <m:ctrlPr>
                                <w:rPr>
                                  <w:rFonts w:ascii="Cambria Math" w:eastAsia="Batang" w:hAnsi="Cambria Math"/>
                                  <w:i/>
                                  <w:lang w:eastAsia="x-none"/>
                                </w:rPr>
                              </m:ctrlPr>
                            </m:dPr>
                            <m:e>
                              <m:r>
                                <w:rPr>
                                  <w:rFonts w:ascii="Cambria Math" w:eastAsia="Batang" w:hAnsi="Cambria Math"/>
                                  <w:lang w:eastAsia="x-none"/>
                                </w:rPr>
                                <m:t>j</m:t>
                              </m:r>
                              <m:sSubSup>
                                <m:sSubSupPr>
                                  <m:ctrlPr>
                                    <w:rPr>
                                      <w:rFonts w:ascii="Cambria Math" w:eastAsia="Batang" w:hAnsi="Cambria Math"/>
                                      <w:i/>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x-none"/>
                                    </w:rPr>
                                    <m:t>i</m:t>
                                  </m:r>
                                </m:sub>
                                <m:sup>
                                  <m:r>
                                    <w:rPr>
                                      <w:rFonts w:ascii="Cambria Math" w:eastAsia="Batang" w:hAnsi="Cambria Math"/>
                                      <w:lang w:eastAsia="x-none"/>
                                    </w:rPr>
                                    <m:t>θθ</m:t>
                                  </m:r>
                                </m:sup>
                              </m:sSubSup>
                            </m:e>
                          </m:d>
                        </m:e>
                        <m:e>
                          <m:rad>
                            <m:radPr>
                              <m:degHide m:val="1"/>
                              <m:ctrlPr>
                                <w:rPr>
                                  <w:rFonts w:ascii="Cambria Math" w:eastAsia="Batang" w:hAnsi="Cambria Math"/>
                                  <w:lang w:eastAsia="x-none"/>
                                </w:rPr>
                              </m:ctrlPr>
                            </m:radPr>
                            <m:deg/>
                            <m:e>
                              <m:sSup>
                                <m:sSupPr>
                                  <m:ctrlPr>
                                    <w:rPr>
                                      <w:rFonts w:ascii="Cambria Math" w:eastAsia="Batang" w:hAnsi="Cambria Math"/>
                                      <w:lang w:eastAsia="x-none"/>
                                    </w:rPr>
                                  </m:ctrlPr>
                                </m:sSupPr>
                                <m:e>
                                  <m:sSub>
                                    <m:sSubPr>
                                      <m:ctrlPr>
                                        <w:rPr>
                                          <w:rFonts w:ascii="Cambria Math" w:eastAsia="Batang" w:hAnsi="Cambria Math"/>
                                          <w:lang w:eastAsia="x-none"/>
                                        </w:rPr>
                                      </m:ctrlPr>
                                    </m:sSubPr>
                                    <m:e>
                                      <m:r>
                                        <w:rPr>
                                          <w:rFonts w:ascii="Cambria Math" w:eastAsia="Batang" w:hAnsi="Cambria Math"/>
                                          <w:lang w:eastAsia="x-none"/>
                                        </w:rPr>
                                        <m:t>κ</m:t>
                                      </m:r>
                                    </m:e>
                                    <m:sub>
                                      <m:r>
                                        <w:rPr>
                                          <w:rFonts w:ascii="Cambria Math" w:eastAsia="Batang" w:hAnsi="Cambria Math"/>
                                          <w:lang w:eastAsia="x-none"/>
                                        </w:rPr>
                                        <m:t>sp,</m:t>
                                      </m:r>
                                      <m:r>
                                        <w:rPr>
                                          <w:rFonts w:ascii="Cambria Math" w:eastAsia="DengXian" w:hAnsi="Cambria Math"/>
                                          <w:lang w:eastAsia="zh-CN"/>
                                        </w:rPr>
                                        <m:t>i</m:t>
                                      </m:r>
                                    </m:sub>
                                  </m:sSub>
                                </m:e>
                                <m:sup>
                                  <m:r>
                                    <w:rPr>
                                      <w:rFonts w:ascii="Cambria Math" w:eastAsia="Batang" w:hAnsi="Cambria Math"/>
                                      <w:lang w:eastAsia="x-none"/>
                                    </w:rPr>
                                    <m:t>-1</m:t>
                                  </m:r>
                                </m:sup>
                              </m:sSup>
                            </m:e>
                          </m:rad>
                          <m:r>
                            <w:rPr>
                              <w:rFonts w:ascii="Cambria Math" w:eastAsia="Batang" w:hAnsi="Cambria Math"/>
                              <w:lang w:eastAsia="x-none"/>
                            </w:rPr>
                            <m:t>exp</m:t>
                          </m:r>
                          <m:d>
                            <m:dPr>
                              <m:ctrlPr>
                                <w:rPr>
                                  <w:rFonts w:ascii="Cambria Math" w:eastAsia="Batang" w:hAnsi="Cambria Math"/>
                                  <w:i/>
                                  <w:lang w:eastAsia="x-none"/>
                                </w:rPr>
                              </m:ctrlPr>
                            </m:dPr>
                            <m:e>
                              <m:r>
                                <w:rPr>
                                  <w:rFonts w:ascii="Cambria Math" w:eastAsia="Batang" w:hAnsi="Cambria Math"/>
                                  <w:lang w:eastAsia="x-none"/>
                                </w:rPr>
                                <m:t>j</m:t>
                              </m:r>
                              <m:sSubSup>
                                <m:sSubSupPr>
                                  <m:ctrlPr>
                                    <w:rPr>
                                      <w:rFonts w:ascii="Cambria Math" w:eastAsia="Batang" w:hAnsi="Cambria Math"/>
                                      <w:i/>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x-none"/>
                                    </w:rPr>
                                    <m:t>i</m:t>
                                  </m:r>
                                </m:sub>
                                <m:sup>
                                  <m:r>
                                    <w:rPr>
                                      <w:rFonts w:ascii="Cambria Math" w:eastAsia="Batang" w:hAnsi="Cambria Math"/>
                                      <w:lang w:eastAsia="x-none"/>
                                    </w:rPr>
                                    <m:t>θϕ</m:t>
                                  </m:r>
                                </m:sup>
                              </m:sSubSup>
                            </m:e>
                          </m:d>
                        </m:e>
                      </m:mr>
                      <m:mr>
                        <m:e>
                          <m:rad>
                            <m:radPr>
                              <m:degHide m:val="1"/>
                              <m:ctrlPr>
                                <w:rPr>
                                  <w:rFonts w:ascii="Cambria Math" w:eastAsia="Batang" w:hAnsi="Cambria Math"/>
                                  <w:lang w:eastAsia="x-none"/>
                                </w:rPr>
                              </m:ctrlPr>
                            </m:radPr>
                            <m:deg/>
                            <m:e>
                              <m:sSup>
                                <m:sSupPr>
                                  <m:ctrlPr>
                                    <w:rPr>
                                      <w:rFonts w:ascii="Cambria Math" w:eastAsia="Batang" w:hAnsi="Cambria Math"/>
                                      <w:lang w:eastAsia="x-none"/>
                                    </w:rPr>
                                  </m:ctrlPr>
                                </m:sSupPr>
                                <m:e>
                                  <m:sSub>
                                    <m:sSubPr>
                                      <m:ctrlPr>
                                        <w:rPr>
                                          <w:rFonts w:ascii="Cambria Math" w:eastAsia="Batang" w:hAnsi="Cambria Math"/>
                                          <w:lang w:eastAsia="x-none"/>
                                        </w:rPr>
                                      </m:ctrlPr>
                                    </m:sSubPr>
                                    <m:e>
                                      <m:r>
                                        <w:rPr>
                                          <w:rFonts w:ascii="Cambria Math" w:eastAsia="Batang" w:hAnsi="Cambria Math"/>
                                          <w:lang w:eastAsia="x-none"/>
                                        </w:rPr>
                                        <m:t>κ</m:t>
                                      </m:r>
                                    </m:e>
                                    <m:sub>
                                      <m:r>
                                        <w:rPr>
                                          <w:rFonts w:ascii="Cambria Math" w:eastAsia="Batang" w:hAnsi="Cambria Math"/>
                                          <w:lang w:eastAsia="x-none"/>
                                        </w:rPr>
                                        <m:t>sp,</m:t>
                                      </m:r>
                                      <m:r>
                                        <w:rPr>
                                          <w:rFonts w:ascii="Cambria Math" w:eastAsia="DengXian" w:hAnsi="Cambria Math"/>
                                          <w:lang w:eastAsia="zh-CN"/>
                                        </w:rPr>
                                        <m:t>i</m:t>
                                      </m:r>
                                    </m:sub>
                                  </m:sSub>
                                </m:e>
                                <m:sup>
                                  <m:r>
                                    <w:rPr>
                                      <w:rFonts w:ascii="Cambria Math" w:eastAsia="Batang" w:hAnsi="Cambria Math"/>
                                      <w:lang w:eastAsia="x-none"/>
                                    </w:rPr>
                                    <m:t>-1</m:t>
                                  </m:r>
                                </m:sup>
                              </m:sSup>
                            </m:e>
                          </m:rad>
                          <m:r>
                            <w:rPr>
                              <w:rFonts w:ascii="Cambria Math" w:eastAsia="Batang" w:hAnsi="Cambria Math"/>
                              <w:lang w:eastAsia="x-none"/>
                            </w:rPr>
                            <m:t>exp</m:t>
                          </m:r>
                          <m:d>
                            <m:dPr>
                              <m:ctrlPr>
                                <w:rPr>
                                  <w:rFonts w:ascii="Cambria Math" w:eastAsia="Batang" w:hAnsi="Cambria Math"/>
                                  <w:i/>
                                  <w:lang w:eastAsia="x-none"/>
                                </w:rPr>
                              </m:ctrlPr>
                            </m:dPr>
                            <m:e>
                              <m:r>
                                <w:rPr>
                                  <w:rFonts w:ascii="Cambria Math" w:eastAsia="Batang" w:hAnsi="Cambria Math"/>
                                  <w:lang w:eastAsia="x-none"/>
                                </w:rPr>
                                <m:t>j</m:t>
                              </m:r>
                              <m:sSubSup>
                                <m:sSubSupPr>
                                  <m:ctrlPr>
                                    <w:rPr>
                                      <w:rFonts w:ascii="Cambria Math" w:eastAsia="Batang" w:hAnsi="Cambria Math"/>
                                      <w:i/>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x-none"/>
                                    </w:rPr>
                                    <m:t>i</m:t>
                                  </m:r>
                                </m:sub>
                                <m:sup>
                                  <m:r>
                                    <w:rPr>
                                      <w:rFonts w:ascii="Cambria Math" w:eastAsia="Batang" w:hAnsi="Cambria Math"/>
                                      <w:lang w:eastAsia="x-none"/>
                                    </w:rPr>
                                    <m:t>ϕθ</m:t>
                                  </m:r>
                                </m:sup>
                              </m:sSubSup>
                            </m:e>
                          </m:d>
                        </m:e>
                        <m:e>
                          <m:r>
                            <w:rPr>
                              <w:rFonts w:ascii="Cambria Math" w:eastAsia="Batang" w:hAnsi="Cambria Math"/>
                              <w:lang w:eastAsia="x-none"/>
                            </w:rPr>
                            <m:t>exp</m:t>
                          </m:r>
                          <m:d>
                            <m:dPr>
                              <m:ctrlPr>
                                <w:rPr>
                                  <w:rFonts w:ascii="Cambria Math" w:eastAsia="Batang" w:hAnsi="Cambria Math"/>
                                  <w:i/>
                                  <w:lang w:eastAsia="x-none"/>
                                </w:rPr>
                              </m:ctrlPr>
                            </m:dPr>
                            <m:e>
                              <m:r>
                                <w:rPr>
                                  <w:rFonts w:ascii="Cambria Math" w:eastAsia="Batang" w:hAnsi="Cambria Math"/>
                                  <w:lang w:eastAsia="x-none"/>
                                </w:rPr>
                                <m:t>j</m:t>
                              </m:r>
                              <m:sSubSup>
                                <m:sSubSupPr>
                                  <m:ctrlPr>
                                    <w:rPr>
                                      <w:rFonts w:ascii="Cambria Math" w:eastAsia="Batang" w:hAnsi="Cambria Math"/>
                                      <w:i/>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x-none"/>
                                    </w:rPr>
                                    <m:t>i</m:t>
                                  </m:r>
                                </m:sub>
                                <m:sup>
                                  <m:r>
                                    <w:rPr>
                                      <w:rFonts w:ascii="Cambria Math" w:eastAsia="Batang" w:hAnsi="Cambria Math"/>
                                      <w:lang w:eastAsia="x-none"/>
                                    </w:rPr>
                                    <m:t>ϕϕ</m:t>
                                  </m:r>
                                </m:sup>
                              </m:sSubSup>
                            </m:e>
                          </m:d>
                        </m:e>
                      </m:mr>
                    </m:m>
                  </m:e>
                </m:d>
              </m:oMath>
            </m:oMathPara>
          </w:p>
          <w:p w14:paraId="5D7099D9" w14:textId="77777777" w:rsidR="005C74F9" w:rsidRPr="005C74F9" w:rsidRDefault="005C74F9" w:rsidP="005C74F9">
            <w:pPr>
              <w:tabs>
                <w:tab w:val="left" w:pos="0"/>
              </w:tabs>
              <w:overflowPunct/>
              <w:autoSpaceDE/>
              <w:autoSpaceDN/>
              <w:adjustRightInd/>
              <w:spacing w:after="0"/>
              <w:textAlignment w:val="auto"/>
              <w:rPr>
                <w:rFonts w:eastAsia="SimSun"/>
                <w:lang w:eastAsia="zh-CN"/>
              </w:rPr>
            </w:pPr>
            <w:r w:rsidRPr="005C74F9">
              <w:rPr>
                <w:rFonts w:eastAsia="SimSun"/>
                <w:lang w:eastAsia="zh-CN"/>
              </w:rPr>
              <w:tab/>
              <w:t>Where,</w:t>
            </w:r>
          </w:p>
          <w:p w14:paraId="43CAF2FF" w14:textId="77777777" w:rsidR="005C74F9" w:rsidRPr="005C74F9" w:rsidRDefault="005C74F9" w:rsidP="005C74F9">
            <w:pPr>
              <w:numPr>
                <w:ilvl w:val="2"/>
                <w:numId w:val="30"/>
              </w:numPr>
              <w:tabs>
                <w:tab w:val="left" w:pos="0"/>
              </w:tabs>
              <w:suppressAutoHyphens/>
              <w:overflowPunct/>
              <w:autoSpaceDE/>
              <w:autoSpaceDN/>
              <w:adjustRightInd/>
              <w:spacing w:after="0"/>
              <w:textAlignment w:val="auto"/>
              <w:rPr>
                <w:rFonts w:eastAsia="SimSun"/>
                <w:lang w:eastAsia="zh-CN"/>
              </w:rPr>
            </w:pPr>
            <m:oMath>
              <m:sSub>
                <m:sSubPr>
                  <m:ctrlPr>
                    <w:rPr>
                      <w:rFonts w:ascii="Cambria Math" w:eastAsia="Batang" w:hAnsi="Cambria Math"/>
                      <w:lang w:eastAsia="x-none"/>
                    </w:rPr>
                  </m:ctrlPr>
                </m:sSubPr>
                <m:e>
                  <m:r>
                    <w:rPr>
                      <w:rFonts w:ascii="Cambria Math" w:eastAsia="Batang" w:hAnsi="Cambria Math"/>
                      <w:lang w:eastAsia="x-none"/>
                    </w:rPr>
                    <m:t>κ</m:t>
                  </m:r>
                </m:e>
                <m:sub>
                  <m:r>
                    <w:rPr>
                      <w:rFonts w:ascii="Cambria Math" w:eastAsia="Batang" w:hAnsi="Cambria Math"/>
                      <w:lang w:eastAsia="x-none"/>
                    </w:rPr>
                    <m:t>sp,</m:t>
                  </m:r>
                  <m:r>
                    <w:rPr>
                      <w:rFonts w:ascii="Cambria Math" w:eastAsia="DengXian" w:hAnsi="Cambria Math"/>
                      <w:lang w:eastAsia="zh-CN"/>
                    </w:rPr>
                    <m:t>i</m:t>
                  </m:r>
                </m:sub>
              </m:sSub>
            </m:oMath>
            <w:r w:rsidRPr="005C74F9">
              <w:rPr>
                <w:rFonts w:eastAsia="SimSun"/>
                <w:lang w:eastAsia="zh-CN"/>
              </w:rPr>
              <w:t xml:space="preserve"> is XPR ratio is randomly generated by log-normal distribution per target type</w:t>
            </w:r>
          </w:p>
          <w:p w14:paraId="5BD90052" w14:textId="77777777" w:rsidR="005C74F9" w:rsidRPr="005C74F9" w:rsidRDefault="005C74F9" w:rsidP="005C74F9">
            <w:pPr>
              <w:numPr>
                <w:ilvl w:val="2"/>
                <w:numId w:val="30"/>
              </w:numPr>
              <w:tabs>
                <w:tab w:val="left" w:pos="0"/>
              </w:tabs>
              <w:suppressAutoHyphens/>
              <w:overflowPunct/>
              <w:autoSpaceDE/>
              <w:autoSpaceDN/>
              <w:adjustRightInd/>
              <w:spacing w:after="0"/>
              <w:textAlignment w:val="auto"/>
              <w:rPr>
                <w:rFonts w:ascii="Times" w:eastAsia="Batang" w:hAnsi="Times"/>
                <w:szCs w:val="24"/>
                <w:lang w:eastAsia="zh-CN"/>
              </w:rPr>
            </w:pPr>
            <w:r w:rsidRPr="005C74F9">
              <w:rPr>
                <w:rFonts w:eastAsia="SimSun"/>
                <w:lang w:eastAsia="zh-CN"/>
              </w:rPr>
              <w:t xml:space="preserve">The initial random phase </w:t>
            </w:r>
            <m:oMath>
              <m:d>
                <m:dPr>
                  <m:begChr m:val="{"/>
                  <m:endChr m:val="}"/>
                  <m:ctrlPr>
                    <w:rPr>
                      <w:rFonts w:ascii="Cambria Math" w:eastAsia="Batang" w:hAnsi="Cambria Math"/>
                      <w:lang w:eastAsia="x-none"/>
                    </w:rPr>
                  </m:ctrlPr>
                </m:dPr>
                <m:e>
                  <m:sSubSup>
                    <m:sSubSupPr>
                      <m:ctrlPr>
                        <w:rPr>
                          <w:rFonts w:ascii="Cambria Math" w:eastAsia="Batang" w:hAnsi="Cambria Math"/>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zh-CN"/>
                        </w:rPr>
                        <m:t>i</m:t>
                      </m:r>
                    </m:sub>
                    <m:sup>
                      <m:r>
                        <w:rPr>
                          <w:rFonts w:ascii="Cambria Math" w:eastAsia="Batang" w:hAnsi="Cambria Math"/>
                          <w:lang w:eastAsia="x-none"/>
                        </w:rPr>
                        <m:t>θθ</m:t>
                      </m:r>
                    </m:sup>
                  </m:sSubSup>
                  <m:r>
                    <w:rPr>
                      <w:rFonts w:ascii="Cambria Math" w:eastAsia="Batang" w:hAnsi="Cambria Math"/>
                      <w:lang w:eastAsia="x-none"/>
                    </w:rPr>
                    <m:t>,</m:t>
                  </m:r>
                  <m:sSubSup>
                    <m:sSubSupPr>
                      <m:ctrlPr>
                        <w:rPr>
                          <w:rFonts w:ascii="Cambria Math" w:eastAsia="Batang" w:hAnsi="Cambria Math"/>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zh-CN"/>
                        </w:rPr>
                        <m:t>i</m:t>
                      </m:r>
                    </m:sub>
                    <m:sup>
                      <m:r>
                        <w:rPr>
                          <w:rFonts w:ascii="Cambria Math" w:eastAsia="Batang" w:hAnsi="Cambria Math"/>
                          <w:lang w:eastAsia="x-none"/>
                        </w:rPr>
                        <m:t>θϕ</m:t>
                      </m:r>
                    </m:sup>
                  </m:sSubSup>
                  <m:r>
                    <w:rPr>
                      <w:rFonts w:ascii="Cambria Math" w:eastAsia="Batang" w:hAnsi="Cambria Math"/>
                      <w:lang w:eastAsia="x-none"/>
                    </w:rPr>
                    <m:t>,</m:t>
                  </m:r>
                  <m:sSubSup>
                    <m:sSubSupPr>
                      <m:ctrlPr>
                        <w:rPr>
                          <w:rFonts w:ascii="Cambria Math" w:eastAsia="Batang" w:hAnsi="Cambria Math"/>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zh-CN"/>
                        </w:rPr>
                        <m:t>i</m:t>
                      </m:r>
                    </m:sub>
                    <m:sup>
                      <m:r>
                        <w:rPr>
                          <w:rFonts w:ascii="Cambria Math" w:eastAsia="Batang" w:hAnsi="Cambria Math"/>
                          <w:lang w:eastAsia="x-none"/>
                        </w:rPr>
                        <m:t>ϕθ</m:t>
                      </m:r>
                    </m:sup>
                  </m:sSubSup>
                  <m:r>
                    <w:rPr>
                      <w:rFonts w:ascii="Cambria Math" w:eastAsia="Batang" w:hAnsi="Cambria Math"/>
                      <w:lang w:eastAsia="x-none"/>
                    </w:rPr>
                    <m:t>,</m:t>
                  </m:r>
                  <m:sSubSup>
                    <m:sSubSupPr>
                      <m:ctrlPr>
                        <w:rPr>
                          <w:rFonts w:ascii="Cambria Math" w:eastAsia="Batang" w:hAnsi="Cambria Math"/>
                          <w:lang w:eastAsia="x-none"/>
                        </w:rPr>
                      </m:ctrlPr>
                    </m:sSubSupPr>
                    <m:e>
                      <m:r>
                        <w:rPr>
                          <w:rFonts w:ascii="Cambria Math" w:eastAsia="Batang" w:hAnsi="Cambria Math"/>
                          <w:lang w:eastAsia="x-none"/>
                        </w:rPr>
                        <m:t>Φ</m:t>
                      </m:r>
                    </m:e>
                    <m:sub>
                      <m:r>
                        <w:rPr>
                          <w:rFonts w:ascii="Cambria Math" w:eastAsia="Batang" w:hAnsi="Cambria Math"/>
                          <w:lang w:eastAsia="x-none"/>
                        </w:rPr>
                        <m:t>sp,</m:t>
                      </m:r>
                      <m:r>
                        <w:rPr>
                          <w:rFonts w:ascii="Cambria Math" w:eastAsia="DengXian" w:hAnsi="Cambria Math"/>
                          <w:lang w:eastAsia="zh-CN"/>
                        </w:rPr>
                        <m:t>i</m:t>
                      </m:r>
                    </m:sub>
                    <m:sup>
                      <m:r>
                        <w:rPr>
                          <w:rFonts w:ascii="Cambria Math" w:eastAsia="Batang" w:hAnsi="Cambria Math"/>
                          <w:lang w:eastAsia="x-none"/>
                        </w:rPr>
                        <m:t>ϕϕ</m:t>
                      </m:r>
                    </m:sup>
                  </m:sSubSup>
                </m:e>
              </m:d>
            </m:oMath>
            <w:r w:rsidRPr="005C74F9">
              <w:rPr>
                <w:rFonts w:eastAsia="SimSun"/>
                <w:lang w:eastAsia="zh-CN"/>
              </w:rPr>
              <w:t xml:space="preserve"> is </w:t>
            </w:r>
            <w:r w:rsidRPr="005C74F9">
              <w:rPr>
                <w:rFonts w:eastAsia="Batang"/>
                <w:lang w:eastAsia="x-none"/>
              </w:rPr>
              <w:t xml:space="preserve">uniformly distributed within </w:t>
            </w:r>
            <m:oMath>
              <m:d>
                <m:dPr>
                  <m:ctrlPr>
                    <w:rPr>
                      <w:rFonts w:ascii="Cambria Math" w:eastAsia="Batang" w:hAnsi="Cambria Math"/>
                      <w:lang w:eastAsia="x-none"/>
                    </w:rPr>
                  </m:ctrlPr>
                </m:dPr>
                <m:e>
                  <m:r>
                    <w:rPr>
                      <w:rFonts w:ascii="Cambria Math" w:eastAsia="Batang" w:hAnsi="Cambria Math"/>
                      <w:lang w:eastAsia="x-none"/>
                    </w:rPr>
                    <m:t>-π,π</m:t>
                  </m:r>
                </m:e>
              </m:d>
            </m:oMath>
          </w:p>
          <w:p w14:paraId="2EEE21E8"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Malgun Gothic" w:hAnsi="Times"/>
                <w:szCs w:val="24"/>
                <w:lang w:eastAsia="zh-CN"/>
              </w:rPr>
              <w:t>FFS: spatial consistency of random phase when a scattering point moves</w:t>
            </w:r>
          </w:p>
          <w:p w14:paraId="00978C24"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Batang" w:hAnsi="Times"/>
                <w:szCs w:val="24"/>
                <w:lang w:eastAsia="zh-CN"/>
              </w:rPr>
            </w:pPr>
            <w:r w:rsidRPr="005C74F9">
              <w:rPr>
                <w:rFonts w:ascii="Times" w:eastAsia="Malgun Gothic" w:hAnsi="Times"/>
                <w:szCs w:val="24"/>
                <w:lang w:eastAsia="zh-CN"/>
              </w:rPr>
              <w:lastRenderedPageBreak/>
              <w:t>FFS: whether the base station rotation procedure in 38.901 can be reused to support rotation of the target</w:t>
            </w:r>
          </w:p>
          <w:p w14:paraId="50E7DFCC" w14:textId="77777777" w:rsidR="005C74F9" w:rsidRPr="005C74F9" w:rsidRDefault="005C74F9" w:rsidP="005C74F9">
            <w:pPr>
              <w:overflowPunct/>
              <w:autoSpaceDE/>
              <w:autoSpaceDN/>
              <w:adjustRightInd/>
              <w:spacing w:after="0"/>
              <w:textAlignment w:val="auto"/>
              <w:rPr>
                <w:rFonts w:ascii="Times" w:eastAsia="Malgun Gothic" w:hAnsi="Times"/>
                <w:szCs w:val="24"/>
                <w:highlight w:val="yellow"/>
                <w:lang w:eastAsia="zh-CN"/>
              </w:rPr>
            </w:pPr>
          </w:p>
          <w:p w14:paraId="6A818114"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0541DE1F"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szCs w:val="24"/>
                <w:lang w:eastAsia="zh-CN"/>
              </w:rPr>
            </w:pPr>
            <w:r w:rsidRPr="005C74F9">
              <w:rPr>
                <w:rFonts w:ascii="Times" w:eastAsia="Malgun Gothic" w:hAnsi="Times"/>
                <w:szCs w:val="24"/>
                <w:lang w:eastAsia="zh-CN"/>
              </w:rPr>
              <w:t>For target channel</w:t>
            </w:r>
          </w:p>
          <w:p w14:paraId="4AF2F66C"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Malgun Gothic" w:hAnsi="Times"/>
                <w:szCs w:val="24"/>
                <w:lang w:eastAsia="zh-CN"/>
              </w:rPr>
            </w:pPr>
            <w:r w:rsidRPr="005C74F9">
              <w:rPr>
                <w:rFonts w:ascii="Times" w:eastAsia="Malgun Gothic" w:hAnsi="Times"/>
                <w:szCs w:val="24"/>
                <w:lang w:eastAsia="zh-CN"/>
              </w:rPr>
              <w:t>The power threshold for removing clusters in step 6 in section 7.5, TR 38.901, i.e., -25 dB is reused to generate Tx-target link and target-Rx link</w:t>
            </w:r>
          </w:p>
          <w:p w14:paraId="65E458AF"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Malgun Gothic" w:hAnsi="Times"/>
                <w:szCs w:val="24"/>
                <w:lang w:eastAsia="zh-CN"/>
              </w:rPr>
            </w:pPr>
            <w:r w:rsidRPr="005C74F9">
              <w:rPr>
                <w:rFonts w:ascii="Times" w:eastAsia="Malgun Gothic" w:hAnsi="Times"/>
                <w:szCs w:val="24"/>
                <w:lang w:eastAsia="zh-CN"/>
              </w:rPr>
              <w:t>The power threshold for path dropping after concatenation is relaxed to [X=-40] dB</w:t>
            </w:r>
          </w:p>
          <w:p w14:paraId="042B2E69" w14:textId="77777777" w:rsidR="005C74F9" w:rsidRPr="005C74F9" w:rsidRDefault="005C74F9" w:rsidP="005C74F9">
            <w:pPr>
              <w:numPr>
                <w:ilvl w:val="0"/>
                <w:numId w:val="30"/>
              </w:numPr>
              <w:tabs>
                <w:tab w:val="left" w:pos="0"/>
              </w:tabs>
              <w:suppressAutoHyphens/>
              <w:overflowPunct/>
              <w:autoSpaceDE/>
              <w:autoSpaceDN/>
              <w:adjustRightInd/>
              <w:spacing w:after="0"/>
              <w:ind w:left="420"/>
              <w:textAlignment w:val="auto"/>
              <w:rPr>
                <w:rFonts w:ascii="Times" w:eastAsia="Malgun Gothic" w:hAnsi="Times"/>
                <w:szCs w:val="24"/>
                <w:lang w:eastAsia="zh-CN"/>
              </w:rPr>
            </w:pPr>
            <w:r w:rsidRPr="005C74F9">
              <w:rPr>
                <w:rFonts w:ascii="Times" w:eastAsia="Malgun Gothic" w:hAnsi="Times"/>
                <w:szCs w:val="24"/>
                <w:lang w:eastAsia="zh-CN"/>
              </w:rPr>
              <w:t>For background channel</w:t>
            </w:r>
          </w:p>
          <w:p w14:paraId="07A016CA" w14:textId="77777777" w:rsidR="005C74F9" w:rsidRPr="005C74F9" w:rsidRDefault="005C74F9" w:rsidP="005C74F9">
            <w:pPr>
              <w:numPr>
                <w:ilvl w:val="1"/>
                <w:numId w:val="30"/>
              </w:numPr>
              <w:tabs>
                <w:tab w:val="left" w:pos="0"/>
              </w:tabs>
              <w:suppressAutoHyphens/>
              <w:overflowPunct/>
              <w:autoSpaceDE/>
              <w:autoSpaceDN/>
              <w:adjustRightInd/>
              <w:spacing w:after="0"/>
              <w:ind w:left="840"/>
              <w:textAlignment w:val="auto"/>
              <w:rPr>
                <w:rFonts w:ascii="Times" w:eastAsia="Malgun Gothic" w:hAnsi="Times"/>
                <w:szCs w:val="24"/>
                <w:lang w:eastAsia="zh-CN"/>
              </w:rPr>
            </w:pPr>
            <w:r w:rsidRPr="005C74F9">
              <w:rPr>
                <w:rFonts w:ascii="Times" w:eastAsia="Malgun Gothic" w:hAnsi="Times"/>
                <w:szCs w:val="24"/>
                <w:lang w:eastAsia="zh-CN"/>
              </w:rPr>
              <w:t xml:space="preserve">The power threshold for removing clusters in step 6 in section 7.5, TR 38.901, i.e., [-25 dB] is reused to generated the background channel </w:t>
            </w:r>
          </w:p>
          <w:p w14:paraId="2396F00B" w14:textId="77777777" w:rsidR="005C74F9" w:rsidRPr="005C74F9" w:rsidRDefault="005C74F9" w:rsidP="005C74F9">
            <w:pPr>
              <w:numPr>
                <w:ilvl w:val="2"/>
                <w:numId w:val="30"/>
              </w:numPr>
              <w:tabs>
                <w:tab w:val="left" w:pos="0"/>
              </w:tabs>
              <w:suppressAutoHyphens/>
              <w:overflowPunct/>
              <w:autoSpaceDE/>
              <w:autoSpaceDN/>
              <w:adjustRightInd/>
              <w:spacing w:after="0"/>
              <w:ind w:left="1260"/>
              <w:textAlignment w:val="auto"/>
              <w:rPr>
                <w:rFonts w:eastAsia="DengXian"/>
                <w:iCs/>
                <w:lang w:eastAsia="x-none"/>
              </w:rPr>
            </w:pPr>
            <w:r w:rsidRPr="005C74F9">
              <w:rPr>
                <w:rFonts w:ascii="Times" w:eastAsia="Malgun Gothic" w:hAnsi="Times"/>
                <w:szCs w:val="24"/>
                <w:lang w:eastAsia="zh-CN"/>
              </w:rPr>
              <w:t>F</w:t>
            </w:r>
            <w:r w:rsidRPr="005C74F9">
              <w:rPr>
                <w:rFonts w:ascii="Times" w:eastAsia="DengXian" w:hAnsi="Times"/>
                <w:lang w:eastAsia="zh-CN"/>
              </w:rPr>
              <w:t>FS</w:t>
            </w:r>
            <w:r w:rsidRPr="005C74F9">
              <w:rPr>
                <w:rFonts w:eastAsia="DengXian"/>
                <w:iCs/>
                <w:lang w:eastAsia="x-none"/>
              </w:rPr>
              <w:t xml:space="preserve">: </w:t>
            </w:r>
            <w:r w:rsidRPr="005C74F9">
              <w:rPr>
                <w:rFonts w:ascii="Times" w:eastAsia="Malgun Gothic" w:hAnsi="Times"/>
                <w:szCs w:val="24"/>
                <w:lang w:eastAsia="zh-CN"/>
              </w:rPr>
              <w:t>whether</w:t>
            </w:r>
            <w:r w:rsidRPr="005C74F9">
              <w:rPr>
                <w:rFonts w:eastAsia="DengXian"/>
                <w:iCs/>
                <w:lang w:eastAsia="x-none"/>
              </w:rPr>
              <w:t xml:space="preserve"> to add additional very low power clusters</w:t>
            </w:r>
          </w:p>
          <w:p w14:paraId="7083935C" w14:textId="77777777" w:rsidR="005C74F9" w:rsidRPr="005C74F9" w:rsidRDefault="005C74F9" w:rsidP="005C74F9">
            <w:pPr>
              <w:numPr>
                <w:ilvl w:val="2"/>
                <w:numId w:val="30"/>
              </w:numPr>
              <w:tabs>
                <w:tab w:val="left" w:pos="0"/>
              </w:tabs>
              <w:suppressAutoHyphens/>
              <w:overflowPunct/>
              <w:autoSpaceDE/>
              <w:autoSpaceDN/>
              <w:adjustRightInd/>
              <w:spacing w:after="0"/>
              <w:ind w:left="1260"/>
              <w:textAlignment w:val="auto"/>
              <w:rPr>
                <w:rFonts w:ascii="Times" w:eastAsia="Malgun Gothic" w:hAnsi="Times"/>
                <w:szCs w:val="24"/>
                <w:lang w:eastAsia="zh-CN"/>
              </w:rPr>
            </w:pPr>
            <w:r w:rsidRPr="005C74F9">
              <w:rPr>
                <w:rFonts w:ascii="Times" w:eastAsia="Malgun Gothic" w:hAnsi="Times"/>
                <w:szCs w:val="24"/>
                <w:lang w:eastAsia="zh-CN"/>
              </w:rPr>
              <w:t>FFS: The reference power for removing cluster is the min (max. Tx-target link cluster power, max. target-Rx link cluster power)</w:t>
            </w:r>
          </w:p>
          <w:p w14:paraId="02B92790" w14:textId="77777777" w:rsidR="005C74F9" w:rsidRPr="005C74F9" w:rsidRDefault="005C74F9" w:rsidP="005C74F9">
            <w:pPr>
              <w:tabs>
                <w:tab w:val="left" w:pos="0"/>
              </w:tabs>
              <w:suppressAutoHyphens/>
              <w:overflowPunct/>
              <w:autoSpaceDE/>
              <w:autoSpaceDN/>
              <w:adjustRightInd/>
              <w:spacing w:after="0"/>
              <w:textAlignment w:val="auto"/>
              <w:rPr>
                <w:rFonts w:ascii="Times" w:eastAsia="Malgun Gothic" w:hAnsi="Times"/>
                <w:color w:val="FF0000"/>
                <w:szCs w:val="24"/>
                <w:lang w:eastAsia="zh-CN"/>
              </w:rPr>
            </w:pPr>
          </w:p>
          <w:p w14:paraId="142F6B73" w14:textId="77777777" w:rsidR="005C74F9" w:rsidRPr="005C74F9" w:rsidRDefault="005C74F9" w:rsidP="005C74F9">
            <w:pPr>
              <w:overflowPunct/>
              <w:autoSpaceDE/>
              <w:autoSpaceDN/>
              <w:adjustRightInd/>
              <w:spacing w:after="0"/>
              <w:jc w:val="both"/>
              <w:textAlignment w:val="auto"/>
              <w:rPr>
                <w:rFonts w:eastAsia="Malgun Gothic"/>
                <w:lang w:eastAsia="en-US"/>
              </w:rPr>
            </w:pPr>
            <w:r w:rsidRPr="005C74F9">
              <w:rPr>
                <w:rFonts w:eastAsia="Malgun Gothic"/>
                <w:highlight w:val="green"/>
                <w:lang w:eastAsia="en-US"/>
              </w:rPr>
              <w:t>Agreement</w:t>
            </w:r>
          </w:p>
          <w:p w14:paraId="7A39CDBA" w14:textId="77777777" w:rsidR="005C74F9" w:rsidRPr="005C74F9" w:rsidRDefault="005C74F9" w:rsidP="005C74F9">
            <w:pPr>
              <w:overflowPunct/>
              <w:autoSpaceDE/>
              <w:autoSpaceDN/>
              <w:adjustRightInd/>
              <w:spacing w:after="0"/>
              <w:textAlignment w:val="auto"/>
              <w:rPr>
                <w:rFonts w:ascii="Times" w:eastAsia="Malgun Gothic" w:hAnsi="Times"/>
                <w:lang w:eastAsia="zh-CN"/>
              </w:rPr>
            </w:pPr>
            <w:r w:rsidRPr="005C74F9">
              <w:rPr>
                <w:rFonts w:eastAsia="SimSun"/>
                <w:lang w:eastAsia="zh-CN"/>
              </w:rPr>
              <w:t xml:space="preserve">If EO type-2 is modelled in an indirect path, </w:t>
            </w:r>
            <w:r w:rsidRPr="005C74F9">
              <w:rPr>
                <w:rFonts w:ascii="Times" w:eastAsia="Malgun Gothic" w:hAnsi="Times"/>
                <w:lang w:eastAsia="zh-CN"/>
              </w:rPr>
              <w:t>only specular reflection is modeled for EO type-2</w:t>
            </w:r>
          </w:p>
          <w:p w14:paraId="16965D32" w14:textId="77777777" w:rsidR="005C74F9" w:rsidRPr="005C74F9" w:rsidRDefault="005C74F9" w:rsidP="005C74F9">
            <w:pPr>
              <w:numPr>
                <w:ilvl w:val="0"/>
                <w:numId w:val="34"/>
              </w:numPr>
              <w:suppressAutoHyphens/>
              <w:overflowPunct/>
              <w:autoSpaceDE/>
              <w:autoSpaceDN/>
              <w:adjustRightInd/>
              <w:spacing w:after="0"/>
              <w:textAlignment w:val="auto"/>
              <w:rPr>
                <w:rFonts w:eastAsia="SimSun"/>
                <w:lang w:eastAsia="zh-CN"/>
              </w:rPr>
            </w:pPr>
            <w:r w:rsidRPr="005C74F9">
              <w:rPr>
                <w:rFonts w:ascii="Times" w:eastAsia="Malgun Gothic" w:hAnsi="Times"/>
                <w:lang w:eastAsia="zh-CN"/>
              </w:rPr>
              <w:t>polarization</w:t>
            </w:r>
            <w:r w:rsidRPr="005C74F9">
              <w:rPr>
                <w:rFonts w:eastAsia="SimSun"/>
                <w:lang w:eastAsia="zh-CN"/>
              </w:rPr>
              <w:t xml:space="preserve"> of the indirect path is product of polarization matrix of the target-Rx link, the target, and the Tx-target link, i.e., </w:t>
            </w:r>
            <w:r w:rsidRPr="005C74F9">
              <w:rPr>
                <w:rFonts w:eastAsia="SimSun"/>
                <w:i/>
                <w:lang w:eastAsia="zh-CN"/>
              </w:rPr>
              <w:t>CPM</w:t>
            </w:r>
            <w:r w:rsidRPr="005C74F9">
              <w:rPr>
                <w:rFonts w:eastAsia="SimSun"/>
                <w:i/>
                <w:vertAlign w:val="subscript"/>
                <w:lang w:eastAsia="zh-CN"/>
              </w:rPr>
              <w:t>tx,sp,rx</w:t>
            </w:r>
            <w:r w:rsidRPr="005C74F9">
              <w:rPr>
                <w:rFonts w:eastAsia="SimSun"/>
                <w:i/>
                <w:lang w:eastAsia="zh-CN"/>
              </w:rPr>
              <w:t>= CPM</w:t>
            </w:r>
            <w:r w:rsidRPr="005C74F9">
              <w:rPr>
                <w:rFonts w:eastAsia="SimSun"/>
                <w:i/>
                <w:vertAlign w:val="subscript"/>
                <w:lang w:eastAsia="zh-CN"/>
              </w:rPr>
              <w:t>sp,rx</w:t>
            </w:r>
            <w:r w:rsidRPr="005C74F9">
              <w:rPr>
                <w:rFonts w:eastAsia="SimSun"/>
                <w:lang w:eastAsia="zh-CN"/>
              </w:rPr>
              <w:t xml:space="preserve"> . </w:t>
            </w:r>
            <w:r w:rsidRPr="005C74F9">
              <w:rPr>
                <w:rFonts w:eastAsia="SimSun"/>
                <w:i/>
                <w:lang w:eastAsia="zh-CN"/>
              </w:rPr>
              <w:t>CPM</w:t>
            </w:r>
            <w:r w:rsidRPr="005C74F9">
              <w:rPr>
                <w:rFonts w:eastAsia="SimSun"/>
                <w:i/>
                <w:vertAlign w:val="subscript"/>
                <w:lang w:eastAsia="zh-CN"/>
              </w:rPr>
              <w:t>sp</w:t>
            </w:r>
            <w:r w:rsidRPr="005C74F9">
              <w:rPr>
                <w:rFonts w:eastAsia="SimSun"/>
                <w:lang w:eastAsia="zh-CN"/>
              </w:rPr>
              <w:t xml:space="preserve"> . </w:t>
            </w:r>
            <w:r w:rsidRPr="005C74F9">
              <w:rPr>
                <w:rFonts w:eastAsia="SimSun"/>
                <w:i/>
                <w:lang w:eastAsia="zh-CN"/>
              </w:rPr>
              <w:t>CPM</w:t>
            </w:r>
            <w:r w:rsidRPr="005C74F9">
              <w:rPr>
                <w:rFonts w:eastAsia="SimSun"/>
                <w:i/>
                <w:vertAlign w:val="subscript"/>
                <w:lang w:eastAsia="zh-CN"/>
              </w:rPr>
              <w:t>tx</w:t>
            </w:r>
            <w:r w:rsidRPr="005C74F9">
              <w:rPr>
                <w:rFonts w:eastAsia="SimSun"/>
                <w:i/>
                <w:lang w:eastAsia="zh-CN"/>
              </w:rPr>
              <w:t>,</w:t>
            </w:r>
            <w:r w:rsidRPr="005C74F9">
              <w:rPr>
                <w:rFonts w:eastAsia="SimSun"/>
                <w:i/>
                <w:vertAlign w:val="subscript"/>
                <w:lang w:eastAsia="zh-CN"/>
              </w:rPr>
              <w:t>sp</w:t>
            </w:r>
          </w:p>
          <w:p w14:paraId="21820DF9" w14:textId="77777777" w:rsidR="005C74F9" w:rsidRPr="005C74F9" w:rsidRDefault="005C74F9" w:rsidP="005C74F9">
            <w:pPr>
              <w:numPr>
                <w:ilvl w:val="1"/>
                <w:numId w:val="34"/>
              </w:numPr>
              <w:overflowPunct/>
              <w:autoSpaceDE/>
              <w:autoSpaceDN/>
              <w:adjustRightInd/>
              <w:spacing w:after="0"/>
              <w:textAlignment w:val="auto"/>
              <w:rPr>
                <w:rFonts w:eastAsia="SimSun"/>
                <w:lang w:eastAsia="zh-CN"/>
              </w:rPr>
            </w:pPr>
            <w:r w:rsidRPr="005C74F9">
              <w:rPr>
                <w:rFonts w:eastAsia="SimSun"/>
                <w:lang w:eastAsia="zh-CN"/>
              </w:rPr>
              <w:t xml:space="preserve">For the specular reflected ray generated by a EO type-2 in the Tx-target link or the target-Rx link (i.e., Tx-EO type-2-target, or target-EO type-2-Rx), </w:t>
            </w:r>
            <w:r w:rsidRPr="005C74F9">
              <w:rPr>
                <w:rFonts w:eastAsia="SimSun"/>
                <w:i/>
                <w:lang w:eastAsia="zh-CN"/>
              </w:rPr>
              <w:t>CPM</w:t>
            </w:r>
            <w:r w:rsidRPr="005C74F9">
              <w:rPr>
                <w:rFonts w:eastAsia="SimSun"/>
                <w:i/>
                <w:vertAlign w:val="subscript"/>
                <w:lang w:eastAsia="zh-CN"/>
              </w:rPr>
              <w:t>tx,sp</w:t>
            </w:r>
            <w:r w:rsidRPr="005C74F9">
              <w:rPr>
                <w:rFonts w:eastAsia="SimSun"/>
                <w:lang w:eastAsia="zh-CN"/>
              </w:rPr>
              <w:t xml:space="preserve"> or </w:t>
            </w:r>
            <w:r w:rsidRPr="005C74F9">
              <w:rPr>
                <w:rFonts w:eastAsia="SimSun"/>
                <w:i/>
                <w:lang w:eastAsia="zh-CN"/>
              </w:rPr>
              <w:t>CPM</w:t>
            </w:r>
            <w:r w:rsidRPr="005C74F9">
              <w:rPr>
                <w:rFonts w:eastAsia="SimSun"/>
                <w:i/>
                <w:vertAlign w:val="subscript"/>
                <w:lang w:eastAsia="zh-CN"/>
              </w:rPr>
              <w:t>sp,rx</w:t>
            </w:r>
            <w:r w:rsidRPr="005C74F9">
              <w:rPr>
                <w:rFonts w:eastAsia="SimSun"/>
                <w:lang w:eastAsia="zh-CN"/>
              </w:rPr>
              <w:t xml:space="preserve"> is the polarization matrix of EO type-2 </w:t>
            </w:r>
          </w:p>
          <w:p w14:paraId="155ED5E3" w14:textId="77777777" w:rsidR="005C74F9" w:rsidRPr="005C74F9" w:rsidRDefault="005C74F9" w:rsidP="005C74F9">
            <w:pPr>
              <w:numPr>
                <w:ilvl w:val="1"/>
                <w:numId w:val="34"/>
              </w:numPr>
              <w:overflowPunct/>
              <w:autoSpaceDE/>
              <w:autoSpaceDN/>
              <w:adjustRightInd/>
              <w:spacing w:after="0"/>
              <w:textAlignment w:val="auto"/>
              <w:rPr>
                <w:rFonts w:eastAsia="SimSun"/>
                <w:lang w:eastAsia="zh-CN"/>
              </w:rPr>
            </w:pPr>
            <w:r w:rsidRPr="005C74F9">
              <w:rPr>
                <w:rFonts w:eastAsia="SimSun"/>
                <w:lang w:eastAsia="zh-CN"/>
              </w:rPr>
              <w:t>To generate polarization matrix of EO type-2, the procedure in [</w:t>
            </w:r>
            <w:r w:rsidRPr="005C74F9">
              <w:rPr>
                <w:rFonts w:ascii="Times" w:eastAsia="Batang" w:hAnsi="Times"/>
                <w:lang w:eastAsia="zh-CN"/>
              </w:rPr>
              <w:t>R1-2409394, R1-2410648</w:t>
            </w:r>
            <w:r w:rsidRPr="005C74F9">
              <w:rPr>
                <w:rFonts w:eastAsia="SimSun"/>
                <w:lang w:eastAsia="zh-CN"/>
              </w:rPr>
              <w:t>] is taken as starting point</w:t>
            </w:r>
          </w:p>
          <w:p w14:paraId="7240236E" w14:textId="77777777" w:rsidR="005C74F9" w:rsidRPr="005C74F9" w:rsidRDefault="005C74F9" w:rsidP="005C74F9">
            <w:pPr>
              <w:numPr>
                <w:ilvl w:val="2"/>
                <w:numId w:val="34"/>
              </w:numPr>
              <w:overflowPunct/>
              <w:autoSpaceDE/>
              <w:autoSpaceDN/>
              <w:adjustRightInd/>
              <w:spacing w:after="0"/>
              <w:textAlignment w:val="auto"/>
              <w:rPr>
                <w:rFonts w:eastAsia="SimSun"/>
                <w:lang w:eastAsia="zh-CN"/>
              </w:rPr>
            </w:pPr>
            <w:r w:rsidRPr="005C74F9">
              <w:rPr>
                <w:rFonts w:eastAsia="SimSun"/>
                <w:lang w:eastAsia="zh-CN"/>
              </w:rPr>
              <w:t>FFS applicability if the surface of EO type-2 is tilted</w:t>
            </w:r>
          </w:p>
          <w:p w14:paraId="5947D5E1" w14:textId="77777777" w:rsidR="00526F7D" w:rsidRPr="00AD3117" w:rsidRDefault="00526F7D" w:rsidP="004A3C83">
            <w:pPr>
              <w:tabs>
                <w:tab w:val="left" w:pos="0"/>
              </w:tabs>
              <w:suppressAutoHyphens/>
              <w:overflowPunct/>
              <w:autoSpaceDE/>
              <w:autoSpaceDN/>
              <w:adjustRightInd/>
              <w:spacing w:after="0"/>
              <w:textAlignment w:val="auto"/>
              <w:rPr>
                <w:rFonts w:eastAsia="SimSun"/>
                <w:lang w:eastAsia="zh-CN"/>
              </w:rPr>
            </w:pPr>
          </w:p>
          <w:p w14:paraId="25D3E5D8" w14:textId="5BD7DD50" w:rsidR="00526F7D" w:rsidRPr="00AD3117" w:rsidRDefault="00526F7D" w:rsidP="004A3C83">
            <w:pPr>
              <w:tabs>
                <w:tab w:val="left" w:pos="0"/>
              </w:tabs>
              <w:suppressAutoHyphens/>
              <w:overflowPunct/>
              <w:autoSpaceDE/>
              <w:autoSpaceDN/>
              <w:adjustRightInd/>
              <w:spacing w:after="0"/>
              <w:textAlignment w:val="auto"/>
              <w:rPr>
                <w:rFonts w:eastAsia="SimSun"/>
                <w:lang w:eastAsia="zh-CN"/>
              </w:rPr>
            </w:pPr>
          </w:p>
        </w:tc>
      </w:tr>
    </w:tbl>
    <w:p w14:paraId="06D16E33" w14:textId="4DE2C724" w:rsidR="00080FA5" w:rsidRPr="00AD3117" w:rsidRDefault="00FC5474" w:rsidP="00F24356">
      <w:pPr>
        <w:jc w:val="both"/>
      </w:pPr>
      <w:r w:rsidRPr="00AD3117">
        <w:lastRenderedPageBreak/>
        <w:br/>
      </w:r>
      <w:r w:rsidR="00080FA5" w:rsidRPr="00AD3117">
        <w:t xml:space="preserve">In this contribution, we </w:t>
      </w:r>
      <w:r w:rsidR="00A60F96" w:rsidRPr="00AD3117">
        <w:t xml:space="preserve">provide </w:t>
      </w:r>
      <w:r w:rsidR="00080FA5" w:rsidRPr="00AD3117">
        <w:t xml:space="preserve">our views on </w:t>
      </w:r>
      <w:r w:rsidR="000A5C43" w:rsidRPr="00AD3117">
        <w:t>channel mode</w:t>
      </w:r>
      <w:r w:rsidR="169ABA7A" w:rsidRPr="00AD3117">
        <w:t>l</w:t>
      </w:r>
      <w:r w:rsidR="000A5C43" w:rsidRPr="00AD3117">
        <w:t>ling</w:t>
      </w:r>
      <w:r w:rsidR="00194BEB" w:rsidRPr="00AD3117">
        <w:t xml:space="preserve"> for ISAC</w:t>
      </w:r>
      <w:r w:rsidR="00080FA5" w:rsidRPr="00AD3117">
        <w:t>.</w:t>
      </w:r>
    </w:p>
    <w:p w14:paraId="47BE0AB6" w14:textId="6C68A71F" w:rsidR="00C75820" w:rsidRPr="00AD3117" w:rsidRDefault="0001183B" w:rsidP="00C75820">
      <w:pPr>
        <w:pStyle w:val="Heading1"/>
        <w:rPr>
          <w:lang w:val="en-US"/>
        </w:rPr>
      </w:pPr>
      <w:r w:rsidRPr="00AD3117">
        <w:rPr>
          <w:lang w:val="en-US"/>
        </w:rPr>
        <w:t xml:space="preserve">Discussion on </w:t>
      </w:r>
      <w:r w:rsidR="00162AFE" w:rsidRPr="00AD3117">
        <w:rPr>
          <w:lang w:val="en-US"/>
        </w:rPr>
        <w:t xml:space="preserve">channel </w:t>
      </w:r>
      <w:r w:rsidR="003F1884" w:rsidRPr="00AD3117">
        <w:rPr>
          <w:lang w:val="en-US"/>
        </w:rPr>
        <w:t>modelling</w:t>
      </w:r>
      <w:r w:rsidR="00D355CD" w:rsidRPr="00AD3117">
        <w:rPr>
          <w:lang w:val="en-US"/>
        </w:rPr>
        <w:t xml:space="preserve"> for ISAC</w:t>
      </w:r>
    </w:p>
    <w:p w14:paraId="2B4C6EBC" w14:textId="77777777" w:rsidR="0022642C" w:rsidRPr="00AD3117" w:rsidRDefault="000D75CE" w:rsidP="0022642C">
      <w:pPr>
        <w:jc w:val="both"/>
      </w:pPr>
      <w:r w:rsidRPr="00AD3117">
        <w:t xml:space="preserve">In this section, we discuss </w:t>
      </w:r>
      <w:r w:rsidR="00507638" w:rsidRPr="00AD3117">
        <w:t>channel model</w:t>
      </w:r>
      <w:r w:rsidR="003F1884" w:rsidRPr="00AD3117">
        <w:t>l</w:t>
      </w:r>
      <w:r w:rsidR="00507638" w:rsidRPr="00AD3117">
        <w:t>ing</w:t>
      </w:r>
      <w:r w:rsidR="00233793" w:rsidRPr="00AD3117">
        <w:t xml:space="preserve"> for ISAC.</w:t>
      </w:r>
    </w:p>
    <w:p w14:paraId="5CE85781" w14:textId="332F599A" w:rsidR="0098708D" w:rsidRPr="00AD3117" w:rsidRDefault="00076AD0" w:rsidP="00076AD0">
      <w:pPr>
        <w:pStyle w:val="Heading2"/>
        <w:rPr>
          <w:lang w:val="en-US"/>
        </w:rPr>
      </w:pPr>
      <w:r w:rsidRPr="00AD3117">
        <w:rPr>
          <w:lang w:val="en-US"/>
        </w:rPr>
        <w:t>Physical object modelling</w:t>
      </w:r>
    </w:p>
    <w:p w14:paraId="2E40F851" w14:textId="54865C64" w:rsidR="0022642C" w:rsidRPr="00AD3117" w:rsidRDefault="0022642C" w:rsidP="00076AD0">
      <w:pPr>
        <w:pStyle w:val="Heading3"/>
        <w:rPr>
          <w:lang w:val="en-US"/>
        </w:rPr>
      </w:pPr>
      <w:r w:rsidRPr="00AD3117">
        <w:rPr>
          <w:lang w:val="en-US"/>
        </w:rPr>
        <w:t xml:space="preserve">Single </w:t>
      </w:r>
      <w:r w:rsidR="002C29AE" w:rsidRPr="00AD3117">
        <w:rPr>
          <w:lang w:val="en-US"/>
        </w:rPr>
        <w:t xml:space="preserve">scattering </w:t>
      </w:r>
      <w:r w:rsidRPr="00AD3117">
        <w:rPr>
          <w:lang w:val="en-US"/>
        </w:rPr>
        <w:t xml:space="preserve">point vs. multiple </w:t>
      </w:r>
      <w:r w:rsidR="002C29AE" w:rsidRPr="00AD3117">
        <w:rPr>
          <w:lang w:val="en-US"/>
        </w:rPr>
        <w:t xml:space="preserve">scattering </w:t>
      </w:r>
      <w:r w:rsidRPr="00AD3117">
        <w:rPr>
          <w:lang w:val="en-US"/>
        </w:rPr>
        <w:t xml:space="preserve">points for a </w:t>
      </w:r>
      <w:r w:rsidR="00E56322" w:rsidRPr="00AD3117">
        <w:rPr>
          <w:lang w:val="en-US"/>
        </w:rPr>
        <w:t xml:space="preserve">sensing </w:t>
      </w:r>
      <w:r w:rsidRPr="00AD3117">
        <w:rPr>
          <w:lang w:val="en-US"/>
        </w:rPr>
        <w:t>target</w:t>
      </w:r>
    </w:p>
    <w:p w14:paraId="48249DEF" w14:textId="72F0D9A4" w:rsidR="0022642C" w:rsidRPr="00AD3117" w:rsidRDefault="00D87DA2" w:rsidP="0022642C">
      <w:pPr>
        <w:jc w:val="both"/>
      </w:pPr>
      <w:r w:rsidRPr="00AD3117">
        <w:t>For scattering of a sensing target, t</w:t>
      </w:r>
      <w:r w:rsidR="0022642C" w:rsidRPr="00AD3117">
        <w:t xml:space="preserve">he following agreement </w:t>
      </w:r>
      <w:r w:rsidRPr="00AD3117">
        <w:t>w</w:t>
      </w:r>
      <w:r w:rsidR="00A57912" w:rsidRPr="00AD3117">
        <w:t>as</w:t>
      </w:r>
      <w:r w:rsidR="0022642C" w:rsidRPr="00AD3117">
        <w:t xml:space="preserve"> made in RAN1 #116-bis</w:t>
      </w:r>
      <w:r w:rsidR="007C271A" w:rsidRPr="00AD3117">
        <w:t xml:space="preserve"> </w:t>
      </w:r>
      <w:r w:rsidR="007C271A" w:rsidRPr="00AD3117">
        <w:fldChar w:fldCharType="begin"/>
      </w:r>
      <w:r w:rsidR="007C271A" w:rsidRPr="00AD3117">
        <w:instrText xml:space="preserve"> REF _Ref173488534 \r \h </w:instrText>
      </w:r>
      <w:r w:rsidR="007C271A" w:rsidRPr="00AD3117">
        <w:fldChar w:fldCharType="separate"/>
      </w:r>
      <w:r w:rsidR="00526F7D" w:rsidRPr="00AD3117">
        <w:t>[3]</w:t>
      </w:r>
      <w:r w:rsidR="007C271A" w:rsidRPr="00AD3117">
        <w:fldChar w:fldCharType="end"/>
      </w:r>
      <w:r w:rsidR="0022642C" w:rsidRPr="00AD3117">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22642C" w:rsidRPr="00AD3117" w14:paraId="253924FC" w14:textId="77777777" w:rsidTr="0022642C">
        <w:trPr>
          <w:trHeight w:val="2348"/>
        </w:trPr>
        <w:tc>
          <w:tcPr>
            <w:tcW w:w="9607" w:type="dxa"/>
            <w:shd w:val="clear" w:color="auto" w:fill="auto"/>
          </w:tcPr>
          <w:p w14:paraId="6C07D68F" w14:textId="77777777" w:rsidR="0022642C" w:rsidRPr="00AD3117" w:rsidRDefault="0022642C" w:rsidP="0022642C">
            <w:pPr>
              <w:overflowPunct/>
              <w:autoSpaceDE/>
              <w:autoSpaceDN/>
              <w:adjustRightInd/>
              <w:spacing w:after="0"/>
              <w:textAlignment w:val="auto"/>
              <w:rPr>
                <w:rFonts w:ascii="Times" w:eastAsia="Batang" w:hAnsi="Times"/>
                <w:szCs w:val="24"/>
                <w:lang w:eastAsia="x-none"/>
              </w:rPr>
            </w:pPr>
            <w:r w:rsidRPr="00AD3117">
              <w:rPr>
                <w:rFonts w:ascii="Times" w:eastAsia="Batang" w:hAnsi="Times"/>
                <w:szCs w:val="24"/>
                <w:highlight w:val="green"/>
                <w:lang w:eastAsia="x-none"/>
              </w:rPr>
              <w:t>Agreement</w:t>
            </w:r>
          </w:p>
          <w:p w14:paraId="03BF1561"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 xml:space="preserve">In the target channel between Tx and Rx, scattering of a sensing target can be modelled as single scattering point or multiple scattering points </w:t>
            </w:r>
          </w:p>
          <w:p w14:paraId="54A3CD3B"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one or multiple incoming/output rays corresponding to a scattering point</w:t>
            </w:r>
          </w:p>
          <w:p w14:paraId="2B05239B"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how to select single or multiple scattering points for the target, e.g. depending on the distance between target and Tx/Rx, size/shape of target, etc.</w:t>
            </w:r>
          </w:p>
          <w:p w14:paraId="7F33BC9C"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Note: the sensing target can be assumed in far field of sensing Tx/Rx.</w:t>
            </w:r>
          </w:p>
          <w:p w14:paraId="7ED79B90" w14:textId="77777777" w:rsidR="0022642C" w:rsidRPr="00AD3117" w:rsidRDefault="0022642C" w:rsidP="006529E5">
            <w:pPr>
              <w:numPr>
                <w:ilvl w:val="0"/>
                <w:numId w:val="14"/>
              </w:numPr>
              <w:overflowPunct/>
              <w:autoSpaceDE/>
              <w:autoSpaceDN/>
              <w:adjustRightInd/>
              <w:spacing w:after="0"/>
              <w:ind w:left="720"/>
              <w:textAlignment w:val="auto"/>
              <w:rPr>
                <w:rFonts w:ascii="Times" w:eastAsia="DengXian" w:hAnsi="Times"/>
                <w:szCs w:val="24"/>
                <w:lang w:eastAsia="zh-CN"/>
              </w:rPr>
            </w:pPr>
            <w:r w:rsidRPr="00AD3117">
              <w:rPr>
                <w:rFonts w:ascii="Times" w:eastAsia="DengXian" w:hAnsi="Times"/>
                <w:szCs w:val="24"/>
                <w:lang w:eastAsia="zh-CN"/>
              </w:rPr>
              <w:t>FFS details to model the single or multiple scattering points</w:t>
            </w:r>
          </w:p>
          <w:p w14:paraId="477D191C" w14:textId="7D060C03" w:rsidR="0022642C" w:rsidRPr="00AD3117" w:rsidRDefault="0022642C" w:rsidP="003940E2">
            <w:pPr>
              <w:spacing w:after="0"/>
              <w:rPr>
                <w:rFonts w:eastAsia="Times New Roman"/>
                <w:bCs/>
              </w:rPr>
            </w:pPr>
          </w:p>
        </w:tc>
      </w:tr>
    </w:tbl>
    <w:p w14:paraId="2C2A4C21" w14:textId="761642ED" w:rsidR="00233793" w:rsidRPr="00AD3117" w:rsidRDefault="00233793" w:rsidP="00062A3D">
      <w:pPr>
        <w:jc w:val="both"/>
      </w:pPr>
    </w:p>
    <w:p w14:paraId="72106A77" w14:textId="0FE6B7B8" w:rsidR="0022642C" w:rsidRPr="00AD3117" w:rsidRDefault="006A539D" w:rsidP="00062A3D">
      <w:pPr>
        <w:jc w:val="both"/>
      </w:pPr>
      <w:r w:rsidRPr="00AD3117">
        <w:t>Based on the agreement above, i</w:t>
      </w:r>
      <w:r w:rsidR="00F93F5E" w:rsidRPr="00AD3117">
        <w:t>n the target channel between Tx and Rx, scattering of a sensing target can be modelled as single scattering point or multiple scattering points. One FFS point is how to select single or multiple scattering points for the</w:t>
      </w:r>
      <w:r w:rsidR="000A700E" w:rsidRPr="00AD3117">
        <w:t xml:space="preserve"> sensing</w:t>
      </w:r>
      <w:r w:rsidR="00F93F5E" w:rsidRPr="00AD3117">
        <w:t xml:space="preserve"> target. </w:t>
      </w:r>
      <w:r w:rsidR="008F547D" w:rsidRPr="00AD3117">
        <w:t>For a</w:t>
      </w:r>
      <w:r w:rsidR="008F2103" w:rsidRPr="00AD3117">
        <w:t xml:space="preserve"> relatively</w:t>
      </w:r>
      <w:r w:rsidR="008F547D" w:rsidRPr="00AD3117">
        <w:t xml:space="preserve"> small </w:t>
      </w:r>
      <w:r w:rsidR="005F7C68" w:rsidRPr="00AD3117">
        <w:t xml:space="preserve">sensing </w:t>
      </w:r>
      <w:r w:rsidR="008F547D" w:rsidRPr="00AD3117">
        <w:t>target</w:t>
      </w:r>
      <w:r w:rsidR="000D671B" w:rsidRPr="00AD3117">
        <w:t xml:space="preserve"> (e.g., UAV)</w:t>
      </w:r>
      <w:r w:rsidR="008F547D" w:rsidRPr="00AD3117">
        <w:t>, we can model it as a single scattering point. However, for a relative</w:t>
      </w:r>
      <w:r w:rsidR="00E31CEE" w:rsidRPr="00AD3117">
        <w:t>ly</w:t>
      </w:r>
      <w:r w:rsidR="008F547D" w:rsidRPr="00AD3117">
        <w:t xml:space="preserve"> big</w:t>
      </w:r>
      <w:r w:rsidR="00E31CEE" w:rsidRPr="00AD3117">
        <w:t xml:space="preserve"> sensing </w:t>
      </w:r>
      <w:r w:rsidR="008F547D" w:rsidRPr="00AD3117">
        <w:t xml:space="preserve">target (e.g., vehicles), it is </w:t>
      </w:r>
      <w:r w:rsidR="006043A0" w:rsidRPr="00AD3117">
        <w:t>too simplistic</w:t>
      </w:r>
      <w:r w:rsidR="008F547D" w:rsidRPr="00AD3117">
        <w:t xml:space="preserve"> to model it as a single scattering point</w:t>
      </w:r>
      <w:r w:rsidR="008B708E" w:rsidRPr="00AD3117">
        <w:t xml:space="preserve">, and thus it would be </w:t>
      </w:r>
      <w:r w:rsidR="00BB2EFC" w:rsidRPr="00AD3117">
        <w:t>preferable</w:t>
      </w:r>
      <w:r w:rsidR="008B708E" w:rsidRPr="00AD3117">
        <w:t xml:space="preserve"> to model it as multiple scattering points</w:t>
      </w:r>
      <w:r w:rsidR="008F547D" w:rsidRPr="00AD3117">
        <w:t>.</w:t>
      </w:r>
      <w:r w:rsidR="00A7498C" w:rsidRPr="00AD3117">
        <w:t xml:space="preserve"> For example, </w:t>
      </w:r>
      <w:r w:rsidR="00FB40CD" w:rsidRPr="00AD3117">
        <w:t xml:space="preserve">a </w:t>
      </w:r>
      <w:r w:rsidR="00A7498C" w:rsidRPr="00AD3117">
        <w:t>vehicle</w:t>
      </w:r>
      <w:r w:rsidR="00FB40CD" w:rsidRPr="00AD3117">
        <w:t xml:space="preserve"> is </w:t>
      </w:r>
      <w:r w:rsidR="000B7A44" w:rsidRPr="00AD3117">
        <w:t xml:space="preserve">usually </w:t>
      </w:r>
      <w:r w:rsidR="00A7498C" w:rsidRPr="00AD3117">
        <w:t>modelled as multiple scattering points</w:t>
      </w:r>
      <w:r w:rsidR="00866807" w:rsidRPr="00AD3117">
        <w:t xml:space="preserve"> </w:t>
      </w:r>
      <w:r w:rsidR="00866807" w:rsidRPr="00AD3117">
        <w:fldChar w:fldCharType="begin"/>
      </w:r>
      <w:r w:rsidR="00866807" w:rsidRPr="00AD3117">
        <w:instrText xml:space="preserve"> REF _Ref165902445 \r \h </w:instrText>
      </w:r>
      <w:r w:rsidR="00866807" w:rsidRPr="00AD3117">
        <w:fldChar w:fldCharType="separate"/>
      </w:r>
      <w:r w:rsidR="00526F7D" w:rsidRPr="00AD3117">
        <w:t>[4]</w:t>
      </w:r>
      <w:r w:rsidR="00866807" w:rsidRPr="00AD3117">
        <w:fldChar w:fldCharType="end"/>
      </w:r>
      <w:r w:rsidR="008B77A2" w:rsidRPr="00AD3117">
        <w:fldChar w:fldCharType="begin"/>
      </w:r>
      <w:r w:rsidR="008B77A2" w:rsidRPr="00AD3117">
        <w:instrText xml:space="preserve"> REF _Ref165903194 \r \h </w:instrText>
      </w:r>
      <w:r w:rsidR="008B77A2" w:rsidRPr="00AD3117">
        <w:fldChar w:fldCharType="separate"/>
      </w:r>
      <w:r w:rsidR="00526F7D" w:rsidRPr="00AD3117">
        <w:t>[5]</w:t>
      </w:r>
      <w:r w:rsidR="008B77A2" w:rsidRPr="00AD3117">
        <w:fldChar w:fldCharType="end"/>
      </w:r>
      <w:r w:rsidR="00A7498C" w:rsidRPr="00AD3117">
        <w:t>.</w:t>
      </w:r>
      <w:r w:rsidR="008F547D" w:rsidRPr="00AD3117">
        <w:t xml:space="preserve"> Therefore, </w:t>
      </w:r>
      <w:r w:rsidR="00D63DBE" w:rsidRPr="00AD3117">
        <w:t>how to select single or multiple scattering points for the target should be depending on at least the size of the target</w:t>
      </w:r>
      <w:r w:rsidR="009B0021">
        <w:t xml:space="preserve">, and a vehicle should be modelled as multiple </w:t>
      </w:r>
      <w:r w:rsidR="00DB658B">
        <w:t>scattering</w:t>
      </w:r>
      <w:r w:rsidR="009B0021">
        <w:t xml:space="preserve"> points</w:t>
      </w:r>
      <w:r w:rsidR="00D63DBE" w:rsidRPr="00AD3117">
        <w:t>.</w:t>
      </w:r>
    </w:p>
    <w:p w14:paraId="3EB8E2D9" w14:textId="33A4FF24" w:rsidR="0038067D" w:rsidRPr="00AD3117" w:rsidRDefault="0038067D" w:rsidP="0038067D">
      <w:pPr>
        <w:pStyle w:val="3GPPNormalText"/>
        <w:rPr>
          <w:b/>
          <w:bCs/>
          <w:sz w:val="20"/>
          <w:szCs w:val="20"/>
        </w:rPr>
      </w:pPr>
      <w:bookmarkStart w:id="1" w:name="_Toc193962106"/>
      <w:r w:rsidRPr="00AD3117">
        <w:rPr>
          <w:b/>
          <w:bCs/>
          <w:sz w:val="20"/>
          <w:szCs w:val="20"/>
        </w:rPr>
        <w:lastRenderedPageBreak/>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526F7D" w:rsidRPr="00AD3117">
        <w:rPr>
          <w:b/>
          <w:bCs/>
          <w:noProof/>
          <w:sz w:val="20"/>
          <w:szCs w:val="20"/>
        </w:rPr>
        <w:t>1</w:t>
      </w:r>
      <w:r w:rsidRPr="00AD3117">
        <w:rPr>
          <w:b/>
          <w:bCs/>
          <w:sz w:val="20"/>
          <w:szCs w:val="20"/>
        </w:rPr>
        <w:fldChar w:fldCharType="end"/>
      </w:r>
      <w:r w:rsidRPr="00AD3117">
        <w:rPr>
          <w:b/>
          <w:bCs/>
          <w:sz w:val="20"/>
          <w:szCs w:val="20"/>
        </w:rPr>
        <w:t xml:space="preserve">: </w:t>
      </w:r>
      <w:r w:rsidR="00C35ED0" w:rsidRPr="00AD3117">
        <w:rPr>
          <w:b/>
          <w:bCs/>
          <w:sz w:val="20"/>
          <w:szCs w:val="20"/>
        </w:rPr>
        <w:t>How to select single or multiple scattering points for the target is depending on at least the size of the targe</w:t>
      </w:r>
      <w:r w:rsidR="008F547D" w:rsidRPr="00AD3117">
        <w:rPr>
          <w:b/>
          <w:bCs/>
          <w:sz w:val="20"/>
          <w:szCs w:val="20"/>
        </w:rPr>
        <w:t>t</w:t>
      </w:r>
      <w:r w:rsidRPr="00AD3117">
        <w:rPr>
          <w:b/>
          <w:bCs/>
          <w:sz w:val="20"/>
          <w:szCs w:val="20"/>
        </w:rPr>
        <w:t>.</w:t>
      </w:r>
      <w:bookmarkEnd w:id="1"/>
    </w:p>
    <w:p w14:paraId="1A9009AE" w14:textId="0CB843AD" w:rsidR="003B14C1" w:rsidRPr="00AD3117" w:rsidRDefault="003B14C1" w:rsidP="0038067D">
      <w:pPr>
        <w:pStyle w:val="3GPPNormalText"/>
        <w:rPr>
          <w:b/>
          <w:bCs/>
          <w:sz w:val="20"/>
          <w:szCs w:val="20"/>
        </w:rPr>
      </w:pPr>
      <w:bookmarkStart w:id="2" w:name="_Toc193962107"/>
      <w:r w:rsidRPr="00AD3117">
        <w:rPr>
          <w:b/>
          <w:bCs/>
          <w:sz w:val="20"/>
          <w:szCs w:val="20"/>
        </w:rPr>
        <w:t xml:space="preserve">Proposal </w:t>
      </w:r>
      <w:r w:rsidRPr="00AD3117">
        <w:rPr>
          <w:b/>
          <w:bCs/>
          <w:sz w:val="20"/>
          <w:szCs w:val="20"/>
        </w:rPr>
        <w:fldChar w:fldCharType="begin"/>
      </w:r>
      <w:r w:rsidRPr="00AD3117">
        <w:rPr>
          <w:b/>
          <w:bCs/>
          <w:sz w:val="20"/>
          <w:szCs w:val="20"/>
        </w:rPr>
        <w:instrText xml:space="preserve"> SEQ Proposal \* ARABIC </w:instrText>
      </w:r>
      <w:r w:rsidRPr="00AD3117">
        <w:rPr>
          <w:b/>
          <w:bCs/>
          <w:sz w:val="20"/>
          <w:szCs w:val="20"/>
        </w:rPr>
        <w:fldChar w:fldCharType="separate"/>
      </w:r>
      <w:r w:rsidR="00526F7D" w:rsidRPr="00AD3117">
        <w:rPr>
          <w:b/>
          <w:bCs/>
          <w:noProof/>
          <w:sz w:val="20"/>
          <w:szCs w:val="20"/>
        </w:rPr>
        <w:t>2</w:t>
      </w:r>
      <w:r w:rsidRPr="00AD3117">
        <w:rPr>
          <w:b/>
          <w:bCs/>
          <w:sz w:val="20"/>
          <w:szCs w:val="20"/>
        </w:rPr>
        <w:fldChar w:fldCharType="end"/>
      </w:r>
      <w:r w:rsidRPr="00AD3117">
        <w:rPr>
          <w:b/>
          <w:bCs/>
          <w:sz w:val="20"/>
          <w:szCs w:val="20"/>
        </w:rPr>
        <w:t>: RAN1 to model a vehicle as multiple scattering points.</w:t>
      </w:r>
      <w:bookmarkEnd w:id="2"/>
    </w:p>
    <w:p w14:paraId="21FBA673" w14:textId="470B4AC6" w:rsidR="00997319" w:rsidRPr="00AD3117" w:rsidRDefault="00997319" w:rsidP="00997319">
      <w:pPr>
        <w:pStyle w:val="Heading1"/>
        <w:rPr>
          <w:lang w:val="en-US"/>
        </w:rPr>
      </w:pPr>
      <w:r w:rsidRPr="00AD3117">
        <w:rPr>
          <w:lang w:val="en-US"/>
        </w:rPr>
        <w:t>Conclusion</w:t>
      </w:r>
    </w:p>
    <w:p w14:paraId="65E73639" w14:textId="5B5C8FA3" w:rsidR="00ED0107" w:rsidRPr="00AD3117" w:rsidRDefault="00F116F3" w:rsidP="00917696">
      <w:pPr>
        <w:jc w:val="both"/>
        <w:rPr>
          <w:rFonts w:eastAsiaTheme="minorEastAsia"/>
          <w:b/>
          <w:lang w:eastAsia="ja-JP"/>
        </w:rPr>
      </w:pPr>
      <w:r w:rsidRPr="00AD3117">
        <w:t xml:space="preserve">In this contribution we </w:t>
      </w:r>
      <w:r w:rsidR="00712678" w:rsidRPr="00AD3117">
        <w:t>discussed</w:t>
      </w:r>
      <w:r w:rsidR="00F34F44" w:rsidRPr="00AD3117">
        <w:t xml:space="preserve"> </w:t>
      </w:r>
      <w:r w:rsidR="00D575B5" w:rsidRPr="00AD3117">
        <w:t xml:space="preserve">our views on </w:t>
      </w:r>
      <w:r w:rsidR="0005571D" w:rsidRPr="00AD3117">
        <w:t xml:space="preserve">channel modelling </w:t>
      </w:r>
      <w:r w:rsidR="00D575B5" w:rsidRPr="00AD3117">
        <w:t>for ISAC</w:t>
      </w:r>
      <w:r w:rsidRPr="00AD3117">
        <w:t xml:space="preserve">. Our proposals are summarized </w:t>
      </w:r>
      <w:r w:rsidR="00E17321" w:rsidRPr="00AD3117">
        <w:t>as follows:</w:t>
      </w:r>
      <w:r w:rsidR="00917696" w:rsidRPr="00AD3117">
        <w:rPr>
          <w:rFonts w:eastAsiaTheme="minorEastAsia"/>
          <w:b/>
          <w:lang w:eastAsia="ja-JP"/>
        </w:rPr>
        <w:t xml:space="preserve"> </w:t>
      </w:r>
    </w:p>
    <w:p w14:paraId="61DCE059" w14:textId="77777777" w:rsidR="00526F7D" w:rsidRPr="00AD3117"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sidRPr="00AD3117">
        <w:rPr>
          <w:b w:val="0"/>
          <w:lang w:val="en-US" w:eastAsia="ja-JP"/>
        </w:rPr>
        <w:fldChar w:fldCharType="begin"/>
      </w:r>
      <w:r w:rsidRPr="00AD3117">
        <w:rPr>
          <w:b w:val="0"/>
          <w:lang w:val="en-US" w:eastAsia="ja-JP"/>
        </w:rPr>
        <w:instrText xml:space="preserve"> TOC \x \n \h \z \c "Proposal" </w:instrText>
      </w:r>
      <w:r w:rsidRPr="00AD3117">
        <w:rPr>
          <w:b w:val="0"/>
          <w:lang w:val="en-US" w:eastAsia="ja-JP"/>
        </w:rPr>
        <w:fldChar w:fldCharType="separate"/>
      </w:r>
      <w:hyperlink w:anchor="_Toc193962106" w:history="1">
        <w:r w:rsidR="00526F7D" w:rsidRPr="00AD3117">
          <w:rPr>
            <w:rStyle w:val="Hyperlink"/>
            <w:bCs/>
            <w:noProof/>
            <w:lang w:val="en-US"/>
          </w:rPr>
          <w:t>Proposal 1: How to select single or multiple scattering points for the target is depending on at least the size of the target.</w:t>
        </w:r>
      </w:hyperlink>
    </w:p>
    <w:p w14:paraId="71979291" w14:textId="77777777" w:rsidR="00526F7D" w:rsidRPr="00AD3117" w:rsidRDefault="00526F7D">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93962107" w:history="1">
        <w:r w:rsidRPr="00AD3117">
          <w:rPr>
            <w:rStyle w:val="Hyperlink"/>
            <w:bCs/>
            <w:noProof/>
            <w:lang w:val="en-US"/>
          </w:rPr>
          <w:t>Proposal 2: RAN1 to model a vehicle as multiple scattering points.</w:t>
        </w:r>
      </w:hyperlink>
    </w:p>
    <w:p w14:paraId="63BA9DAD" w14:textId="5EDEB584" w:rsidR="00FB25BB" w:rsidRPr="00AD3117" w:rsidRDefault="00BB3CE0" w:rsidP="007B6B76">
      <w:pPr>
        <w:spacing w:after="0"/>
        <w:rPr>
          <w:lang w:eastAsia="ja-JP"/>
        </w:rPr>
      </w:pPr>
      <w:r w:rsidRPr="00AD3117">
        <w:rPr>
          <w:rFonts w:eastAsiaTheme="minorEastAsia"/>
          <w:b/>
          <w:lang w:eastAsia="ja-JP"/>
        </w:rPr>
        <w:fldChar w:fldCharType="end"/>
      </w:r>
    </w:p>
    <w:p w14:paraId="4A8103DF" w14:textId="440C979D" w:rsidR="00F116F3" w:rsidRPr="00AD3117" w:rsidRDefault="00F116F3" w:rsidP="00283002">
      <w:pPr>
        <w:pStyle w:val="Heading1"/>
        <w:numPr>
          <w:ilvl w:val="0"/>
          <w:numId w:val="0"/>
        </w:numPr>
        <w:rPr>
          <w:lang w:val="en-US"/>
        </w:rPr>
      </w:pPr>
      <w:r w:rsidRPr="00AD3117">
        <w:rPr>
          <w:lang w:val="en-US"/>
        </w:rPr>
        <w:t>Reference</w:t>
      </w:r>
    </w:p>
    <w:bookmarkStart w:id="3" w:name="_Ref99625861"/>
    <w:p w14:paraId="2AAE53DE" w14:textId="4E1977F2" w:rsidR="00B753BB" w:rsidRPr="00AD3117" w:rsidRDefault="0025455F" w:rsidP="006529E5">
      <w:pPr>
        <w:widowControl w:val="0"/>
        <w:numPr>
          <w:ilvl w:val="0"/>
          <w:numId w:val="7"/>
        </w:numPr>
        <w:overflowPunct/>
        <w:autoSpaceDE/>
        <w:autoSpaceDN/>
        <w:adjustRightInd/>
        <w:spacing w:beforeLines="50" w:before="120" w:afterLines="50" w:after="120"/>
        <w:jc w:val="both"/>
        <w:textAlignment w:val="auto"/>
        <w:rPr>
          <w:rFonts w:eastAsia="Yu Mincho"/>
        </w:rPr>
      </w:pPr>
      <w:r w:rsidRPr="00AD3117">
        <w:fldChar w:fldCharType="begin"/>
      </w:r>
      <w:r w:rsidRPr="00AD3117">
        <w:instrText>HYPERLINK "https://www.3gpp.org/ftp/TSG_RAN/TSG_RAN/TSGR_102/Docs/RP-234069.zip"</w:instrText>
      </w:r>
      <w:r w:rsidRPr="00AD3117">
        <w:fldChar w:fldCharType="separate"/>
      </w:r>
      <w:r w:rsidR="006833F5" w:rsidRPr="00AD3117">
        <w:rPr>
          <w:rStyle w:val="Hyperlink"/>
        </w:rPr>
        <w:t>RP-234069</w:t>
      </w:r>
      <w:r w:rsidRPr="00AD3117">
        <w:fldChar w:fldCharType="end"/>
      </w:r>
      <w:r w:rsidR="00865365" w:rsidRPr="00AD3117">
        <w:t>, “</w:t>
      </w:r>
      <w:r w:rsidR="006833F5" w:rsidRPr="00AD3117">
        <w:t>New SID: Study on channel modelling for Integrated Sensing And Communication (ISAC) for NR</w:t>
      </w:r>
      <w:r w:rsidR="007E4D09" w:rsidRPr="00AD3117">
        <w:t>,</w:t>
      </w:r>
      <w:r w:rsidR="00865365" w:rsidRPr="00AD3117">
        <w:t>”</w:t>
      </w:r>
      <w:r w:rsidR="001F6940" w:rsidRPr="00AD3117">
        <w:t xml:space="preserve"> RAN #</w:t>
      </w:r>
      <w:r w:rsidR="006833F5" w:rsidRPr="00AD3117">
        <w:t>102</w:t>
      </w:r>
      <w:r w:rsidR="001F6940" w:rsidRPr="00AD3117">
        <w:t>,</w:t>
      </w:r>
      <w:r w:rsidR="00865365" w:rsidRPr="00AD3117">
        <w:t xml:space="preserve"> </w:t>
      </w:r>
      <w:r w:rsidR="00BE2AE8" w:rsidRPr="00AD3117">
        <w:t>Dec.</w:t>
      </w:r>
      <w:r w:rsidR="00865365" w:rsidRPr="00AD3117">
        <w:t xml:space="preserve"> 202</w:t>
      </w:r>
      <w:r w:rsidR="006833F5" w:rsidRPr="00AD3117">
        <w:t>3</w:t>
      </w:r>
      <w:r w:rsidR="00865365" w:rsidRPr="00AD3117">
        <w:t>.</w:t>
      </w:r>
      <w:bookmarkEnd w:id="3"/>
    </w:p>
    <w:p w14:paraId="13197A69" w14:textId="4F51B8BC" w:rsidR="007405EF" w:rsidRPr="00AD3117" w:rsidRDefault="007405EF" w:rsidP="007405EF">
      <w:pPr>
        <w:widowControl w:val="0"/>
        <w:numPr>
          <w:ilvl w:val="0"/>
          <w:numId w:val="7"/>
        </w:numPr>
        <w:overflowPunct/>
        <w:autoSpaceDE/>
        <w:autoSpaceDN/>
        <w:adjustRightInd/>
        <w:spacing w:beforeLines="50" w:before="120" w:afterLines="50" w:after="120"/>
        <w:jc w:val="both"/>
        <w:textAlignment w:val="auto"/>
        <w:rPr>
          <w:rFonts w:eastAsia="Yu Mincho"/>
        </w:rPr>
      </w:pPr>
      <w:bookmarkStart w:id="4" w:name="_Ref181546770"/>
      <w:r w:rsidRPr="00AD3117">
        <w:rPr>
          <w:rFonts w:eastAsia="Yu Mincho"/>
        </w:rPr>
        <w:t>RAN1 Chair’s Notes, 3GPP TSG RAN WG1 #1</w:t>
      </w:r>
      <w:r w:rsidR="00A81901" w:rsidRPr="00AD3117">
        <w:rPr>
          <w:rFonts w:eastAsia="Yu Mincho"/>
        </w:rPr>
        <w:t>20</w:t>
      </w:r>
      <w:r w:rsidRPr="00AD3117">
        <w:rPr>
          <w:rFonts w:eastAsia="Yu Mincho"/>
        </w:rPr>
        <w:t xml:space="preserve">, </w:t>
      </w:r>
      <w:r w:rsidR="00B36F05" w:rsidRPr="00AD3117">
        <w:rPr>
          <w:rFonts w:eastAsia="Yu Mincho"/>
        </w:rPr>
        <w:t>Athens, Greece</w:t>
      </w:r>
      <w:r w:rsidRPr="00AD3117">
        <w:rPr>
          <w:rFonts w:eastAsia="Yu Mincho"/>
        </w:rPr>
        <w:t xml:space="preserve">, </w:t>
      </w:r>
      <w:r w:rsidR="00B36F05" w:rsidRPr="00AD3117">
        <w:rPr>
          <w:rFonts w:eastAsia="Yu Mincho"/>
        </w:rPr>
        <w:t>Feb</w:t>
      </w:r>
      <w:r w:rsidRPr="00AD3117">
        <w:rPr>
          <w:rFonts w:eastAsia="Yu Mincho"/>
        </w:rPr>
        <w:t>. 202</w:t>
      </w:r>
      <w:r w:rsidR="00B36F05" w:rsidRPr="00AD3117">
        <w:rPr>
          <w:rFonts w:eastAsia="Yu Mincho"/>
        </w:rPr>
        <w:t>5</w:t>
      </w:r>
      <w:r w:rsidRPr="00AD3117">
        <w:rPr>
          <w:rFonts w:eastAsia="Yu Mincho"/>
        </w:rPr>
        <w:t>.</w:t>
      </w:r>
      <w:bookmarkEnd w:id="4"/>
    </w:p>
    <w:p w14:paraId="578E853D" w14:textId="7F87836B" w:rsidR="00693A09" w:rsidRPr="00AD3117" w:rsidRDefault="00693A09"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5" w:name="_Ref158559761"/>
      <w:bookmarkStart w:id="6" w:name="_Ref173488534"/>
      <w:bookmarkStart w:id="7" w:name="_Ref166228585"/>
      <w:r w:rsidRPr="00AD3117">
        <w:rPr>
          <w:rFonts w:eastAsia="Yu Mincho"/>
        </w:rPr>
        <w:t>RAN1 Chair’s Notes, 3GPP TSG RAN WG1 #116-bis, Changsha, Hunan Province, China, April 2024.</w:t>
      </w:r>
      <w:bookmarkEnd w:id="6"/>
    </w:p>
    <w:p w14:paraId="6175F505" w14:textId="2F7D8809" w:rsidR="000D671B" w:rsidRPr="00AD3117" w:rsidRDefault="000D671B" w:rsidP="006529E5">
      <w:pPr>
        <w:widowControl w:val="0"/>
        <w:numPr>
          <w:ilvl w:val="0"/>
          <w:numId w:val="7"/>
        </w:numPr>
        <w:overflowPunct/>
        <w:autoSpaceDE/>
        <w:autoSpaceDN/>
        <w:adjustRightInd/>
        <w:spacing w:beforeLines="50" w:before="120" w:afterLines="50" w:after="120"/>
        <w:jc w:val="both"/>
        <w:textAlignment w:val="auto"/>
        <w:rPr>
          <w:rFonts w:eastAsia="Yu Mincho"/>
        </w:rPr>
      </w:pPr>
      <w:bookmarkStart w:id="8" w:name="_Ref165902445"/>
      <w:bookmarkEnd w:id="7"/>
      <w:r w:rsidRPr="00AD3117">
        <w:rPr>
          <w:rFonts w:eastAsia="Yu Mincho"/>
        </w:rPr>
        <w:t>K. Schuler, D. Becker and W. Wiesbeck, “Extraction of Virtual Scattering Centers of Vehicles by Ray-Tracing Simulations,” in IEEE Transactions on Antennas and Propagation, vol. 56, no. 11, pp. 3543-3551, Nov. 2008</w:t>
      </w:r>
      <w:r w:rsidR="00120A0C" w:rsidRPr="00AD3117">
        <w:rPr>
          <w:rFonts w:eastAsia="Yu Mincho"/>
        </w:rPr>
        <w:t>.</w:t>
      </w:r>
      <w:bookmarkEnd w:id="8"/>
    </w:p>
    <w:p w14:paraId="0A042BB4" w14:textId="30CCAB79" w:rsidR="001246DC" w:rsidRPr="00AD3117" w:rsidRDefault="00FB3E2B" w:rsidP="00FE5220">
      <w:pPr>
        <w:widowControl w:val="0"/>
        <w:numPr>
          <w:ilvl w:val="0"/>
          <w:numId w:val="7"/>
        </w:numPr>
        <w:overflowPunct/>
        <w:autoSpaceDE/>
        <w:autoSpaceDN/>
        <w:adjustRightInd/>
        <w:spacing w:beforeLines="50" w:before="120" w:afterLines="50" w:after="120"/>
        <w:jc w:val="both"/>
        <w:textAlignment w:val="auto"/>
        <w:rPr>
          <w:rFonts w:eastAsia="Yu Mincho"/>
        </w:rPr>
      </w:pPr>
      <w:bookmarkStart w:id="9" w:name="_Ref165903194"/>
      <w:r w:rsidRPr="00AD3117">
        <w:rPr>
          <w:rFonts w:eastAsia="Yu Mincho"/>
        </w:rPr>
        <w:t xml:space="preserve">M. Andres, P. Feil and W. Menzel, “3D-scattering center detection of automotive targets using 77 GHz UWB radar sensors,” 2012 6th European Conference on Antennas and Propagation (EUCAP), </w:t>
      </w:r>
      <w:r w:rsidR="000915C6" w:rsidRPr="00AD3117">
        <w:rPr>
          <w:rFonts w:eastAsia="Yu Mincho"/>
        </w:rPr>
        <w:t xml:space="preserve">Prague, Czech Republic, </w:t>
      </w:r>
      <w:r w:rsidR="00537C14" w:rsidRPr="00AD3117">
        <w:rPr>
          <w:rFonts w:eastAsia="Yu Mincho"/>
        </w:rPr>
        <w:t>pp. 3690-3693</w:t>
      </w:r>
      <w:r w:rsidRPr="00AD3117">
        <w:rPr>
          <w:rFonts w:eastAsia="Yu Mincho"/>
        </w:rPr>
        <w:t>,</w:t>
      </w:r>
      <w:r w:rsidR="00755F0C" w:rsidRPr="00AD3117">
        <w:rPr>
          <w:rFonts w:eastAsia="Yu Mincho"/>
        </w:rPr>
        <w:t xml:space="preserve"> Mar.</w:t>
      </w:r>
      <w:r w:rsidRPr="00AD3117">
        <w:rPr>
          <w:rFonts w:eastAsia="Yu Mincho"/>
        </w:rPr>
        <w:t xml:space="preserve"> 2012</w:t>
      </w:r>
      <w:r w:rsidR="00940E47" w:rsidRPr="00AD3117">
        <w:rPr>
          <w:rFonts w:eastAsia="Yu Mincho"/>
        </w:rPr>
        <w:t>.</w:t>
      </w:r>
      <w:bookmarkEnd w:id="5"/>
      <w:bookmarkEnd w:id="9"/>
    </w:p>
    <w:sectPr w:rsidR="001246DC" w:rsidRPr="00AD31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20849" w14:textId="77777777" w:rsidR="00AC2454" w:rsidRDefault="00AC2454">
      <w:pPr>
        <w:spacing w:after="0"/>
      </w:pPr>
      <w:r>
        <w:separator/>
      </w:r>
    </w:p>
  </w:endnote>
  <w:endnote w:type="continuationSeparator" w:id="0">
    <w:p w14:paraId="556BA070" w14:textId="77777777" w:rsidR="00AC2454" w:rsidRDefault="00AC2454">
      <w:pPr>
        <w:spacing w:after="0"/>
      </w:pPr>
      <w:r>
        <w:continuationSeparator/>
      </w:r>
    </w:p>
  </w:endnote>
  <w:endnote w:type="continuationNotice" w:id="1">
    <w:p w14:paraId="455FFAE0" w14:textId="77777777" w:rsidR="00AC2454" w:rsidRDefault="00AC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PMincho">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8B0C8" w14:textId="77777777" w:rsidR="00AC2454" w:rsidRDefault="00AC2454">
      <w:pPr>
        <w:spacing w:after="0"/>
      </w:pPr>
      <w:r>
        <w:separator/>
      </w:r>
    </w:p>
  </w:footnote>
  <w:footnote w:type="continuationSeparator" w:id="0">
    <w:p w14:paraId="60288595" w14:textId="77777777" w:rsidR="00AC2454" w:rsidRDefault="00AC2454">
      <w:pPr>
        <w:spacing w:after="0"/>
      </w:pPr>
      <w:r>
        <w:continuationSeparator/>
      </w:r>
    </w:p>
  </w:footnote>
  <w:footnote w:type="continuationNotice" w:id="1">
    <w:p w14:paraId="55A5B662" w14:textId="77777777" w:rsidR="00AC2454" w:rsidRDefault="00AC24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7"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47166366">
    <w:abstractNumId w:val="30"/>
  </w:num>
  <w:num w:numId="2" w16cid:durableId="870993193">
    <w:abstractNumId w:val="25"/>
  </w:num>
  <w:num w:numId="3" w16cid:durableId="760761115">
    <w:abstractNumId w:val="21"/>
  </w:num>
  <w:num w:numId="4" w16cid:durableId="1918980343">
    <w:abstractNumId w:val="9"/>
  </w:num>
  <w:num w:numId="5" w16cid:durableId="613099835">
    <w:abstractNumId w:val="1"/>
  </w:num>
  <w:num w:numId="6" w16cid:durableId="1443262062">
    <w:abstractNumId w:val="15"/>
  </w:num>
  <w:num w:numId="7" w16cid:durableId="1575580971">
    <w:abstractNumId w:val="11"/>
  </w:num>
  <w:num w:numId="8" w16cid:durableId="1935817584">
    <w:abstractNumId w:val="31"/>
  </w:num>
  <w:num w:numId="9" w16cid:durableId="705911850">
    <w:abstractNumId w:val="7"/>
  </w:num>
  <w:num w:numId="10" w16cid:durableId="44986589">
    <w:abstractNumId w:val="28"/>
  </w:num>
  <w:num w:numId="11" w16cid:durableId="121580487">
    <w:abstractNumId w:val="10"/>
  </w:num>
  <w:num w:numId="12" w16cid:durableId="1230535956">
    <w:abstractNumId w:val="18"/>
  </w:num>
  <w:num w:numId="13" w16cid:durableId="1657296999">
    <w:abstractNumId w:val="13"/>
  </w:num>
  <w:num w:numId="14" w16cid:durableId="278145871">
    <w:abstractNumId w:val="17"/>
  </w:num>
  <w:num w:numId="15" w16cid:durableId="701589985">
    <w:abstractNumId w:val="27"/>
  </w:num>
  <w:num w:numId="16" w16cid:durableId="1841895011">
    <w:abstractNumId w:val="2"/>
  </w:num>
  <w:num w:numId="17" w16cid:durableId="1424646141">
    <w:abstractNumId w:val="3"/>
  </w:num>
  <w:num w:numId="18" w16cid:durableId="236402689">
    <w:abstractNumId w:val="5"/>
  </w:num>
  <w:num w:numId="19" w16cid:durableId="118376079">
    <w:abstractNumId w:val="22"/>
  </w:num>
  <w:num w:numId="20" w16cid:durableId="13851991">
    <w:abstractNumId w:val="6"/>
  </w:num>
  <w:num w:numId="21" w16cid:durableId="1596862178">
    <w:abstractNumId w:val="8"/>
  </w:num>
  <w:num w:numId="22" w16cid:durableId="1624270688">
    <w:abstractNumId w:val="0"/>
  </w:num>
  <w:num w:numId="23" w16cid:durableId="1245139287">
    <w:abstractNumId w:val="12"/>
  </w:num>
  <w:num w:numId="24" w16cid:durableId="49348867">
    <w:abstractNumId w:val="4"/>
  </w:num>
  <w:num w:numId="25" w16cid:durableId="1161194670">
    <w:abstractNumId w:val="14"/>
  </w:num>
  <w:num w:numId="26" w16cid:durableId="906111263">
    <w:abstractNumId w:val="29"/>
  </w:num>
  <w:num w:numId="27" w16cid:durableId="1034309135">
    <w:abstractNumId w:val="26"/>
  </w:num>
  <w:num w:numId="28" w16cid:durableId="155650262">
    <w:abstractNumId w:val="33"/>
  </w:num>
  <w:num w:numId="29" w16cid:durableId="890925688">
    <w:abstractNumId w:val="32"/>
  </w:num>
  <w:num w:numId="30" w16cid:durableId="1649549564">
    <w:abstractNumId w:val="16"/>
  </w:num>
  <w:num w:numId="31" w16cid:durableId="655379414">
    <w:abstractNumId w:val="24"/>
  </w:num>
  <w:num w:numId="32" w16cid:durableId="1267493887">
    <w:abstractNumId w:val="19"/>
  </w:num>
  <w:num w:numId="33" w16cid:durableId="1309893061">
    <w:abstractNumId w:val="20"/>
  </w:num>
  <w:num w:numId="34" w16cid:durableId="27100999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04C"/>
    <w:rsid w:val="000058EE"/>
    <w:rsid w:val="000069BB"/>
    <w:rsid w:val="00010B5C"/>
    <w:rsid w:val="0001183B"/>
    <w:rsid w:val="00012353"/>
    <w:rsid w:val="000144F3"/>
    <w:rsid w:val="000154A0"/>
    <w:rsid w:val="00015823"/>
    <w:rsid w:val="0001685E"/>
    <w:rsid w:val="00017845"/>
    <w:rsid w:val="00017A1D"/>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900"/>
    <w:rsid w:val="00056E87"/>
    <w:rsid w:val="000605EA"/>
    <w:rsid w:val="000610F9"/>
    <w:rsid w:val="000615AB"/>
    <w:rsid w:val="00061777"/>
    <w:rsid w:val="00062A3D"/>
    <w:rsid w:val="00065727"/>
    <w:rsid w:val="000666CD"/>
    <w:rsid w:val="0006695E"/>
    <w:rsid w:val="00067A2F"/>
    <w:rsid w:val="0007002B"/>
    <w:rsid w:val="0007035C"/>
    <w:rsid w:val="00070FEB"/>
    <w:rsid w:val="00074611"/>
    <w:rsid w:val="00074E8B"/>
    <w:rsid w:val="000752E1"/>
    <w:rsid w:val="00075598"/>
    <w:rsid w:val="00076AD0"/>
    <w:rsid w:val="00077A8B"/>
    <w:rsid w:val="00077EA6"/>
    <w:rsid w:val="00077F91"/>
    <w:rsid w:val="00080FA5"/>
    <w:rsid w:val="00081182"/>
    <w:rsid w:val="00083065"/>
    <w:rsid w:val="00085CE3"/>
    <w:rsid w:val="00086FCA"/>
    <w:rsid w:val="00090557"/>
    <w:rsid w:val="000915C6"/>
    <w:rsid w:val="000921F6"/>
    <w:rsid w:val="0009390A"/>
    <w:rsid w:val="00093911"/>
    <w:rsid w:val="00094088"/>
    <w:rsid w:val="00095942"/>
    <w:rsid w:val="00096AD2"/>
    <w:rsid w:val="000A1044"/>
    <w:rsid w:val="000A1D02"/>
    <w:rsid w:val="000A3CB2"/>
    <w:rsid w:val="000A5C43"/>
    <w:rsid w:val="000A61DC"/>
    <w:rsid w:val="000A6E08"/>
    <w:rsid w:val="000A700E"/>
    <w:rsid w:val="000B0232"/>
    <w:rsid w:val="000B22D2"/>
    <w:rsid w:val="000B3116"/>
    <w:rsid w:val="000B471A"/>
    <w:rsid w:val="000B6882"/>
    <w:rsid w:val="000B7992"/>
    <w:rsid w:val="000B7A44"/>
    <w:rsid w:val="000C0327"/>
    <w:rsid w:val="000C0F06"/>
    <w:rsid w:val="000C6749"/>
    <w:rsid w:val="000D00AA"/>
    <w:rsid w:val="000D1778"/>
    <w:rsid w:val="000D20DA"/>
    <w:rsid w:val="000D2DB0"/>
    <w:rsid w:val="000D671B"/>
    <w:rsid w:val="000D75CE"/>
    <w:rsid w:val="000E0357"/>
    <w:rsid w:val="000E04C1"/>
    <w:rsid w:val="000E0810"/>
    <w:rsid w:val="000E093A"/>
    <w:rsid w:val="000E1483"/>
    <w:rsid w:val="000E1FE9"/>
    <w:rsid w:val="000E23DB"/>
    <w:rsid w:val="000E3862"/>
    <w:rsid w:val="000E4370"/>
    <w:rsid w:val="000E63A8"/>
    <w:rsid w:val="000E7EAF"/>
    <w:rsid w:val="000F0703"/>
    <w:rsid w:val="000F0B5E"/>
    <w:rsid w:val="000F1DC4"/>
    <w:rsid w:val="000F1EE4"/>
    <w:rsid w:val="000F37AB"/>
    <w:rsid w:val="000F38F2"/>
    <w:rsid w:val="000F439D"/>
    <w:rsid w:val="000F505E"/>
    <w:rsid w:val="000F5AF4"/>
    <w:rsid w:val="000F5D99"/>
    <w:rsid w:val="000F6242"/>
    <w:rsid w:val="000F64E7"/>
    <w:rsid w:val="001002CB"/>
    <w:rsid w:val="00101372"/>
    <w:rsid w:val="001013CE"/>
    <w:rsid w:val="001016B8"/>
    <w:rsid w:val="00101808"/>
    <w:rsid w:val="00102531"/>
    <w:rsid w:val="00102844"/>
    <w:rsid w:val="001028F6"/>
    <w:rsid w:val="001056F7"/>
    <w:rsid w:val="00106009"/>
    <w:rsid w:val="00110AAE"/>
    <w:rsid w:val="001141EA"/>
    <w:rsid w:val="00115A5A"/>
    <w:rsid w:val="00115E42"/>
    <w:rsid w:val="00115EC6"/>
    <w:rsid w:val="001204B8"/>
    <w:rsid w:val="00120A0C"/>
    <w:rsid w:val="00123EC7"/>
    <w:rsid w:val="001246DC"/>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75B"/>
    <w:rsid w:val="001419E1"/>
    <w:rsid w:val="00141AAF"/>
    <w:rsid w:val="0014204D"/>
    <w:rsid w:val="00142574"/>
    <w:rsid w:val="00142F4A"/>
    <w:rsid w:val="00145624"/>
    <w:rsid w:val="00145709"/>
    <w:rsid w:val="00146996"/>
    <w:rsid w:val="0015014F"/>
    <w:rsid w:val="00150178"/>
    <w:rsid w:val="00150911"/>
    <w:rsid w:val="00151095"/>
    <w:rsid w:val="0015213B"/>
    <w:rsid w:val="001525E8"/>
    <w:rsid w:val="0015577E"/>
    <w:rsid w:val="00155B31"/>
    <w:rsid w:val="00157A92"/>
    <w:rsid w:val="001619C7"/>
    <w:rsid w:val="00162451"/>
    <w:rsid w:val="00162AFE"/>
    <w:rsid w:val="00162D2C"/>
    <w:rsid w:val="001632FB"/>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A7632"/>
    <w:rsid w:val="001B2055"/>
    <w:rsid w:val="001B236A"/>
    <w:rsid w:val="001B579C"/>
    <w:rsid w:val="001B7FED"/>
    <w:rsid w:val="001C00B9"/>
    <w:rsid w:val="001C0758"/>
    <w:rsid w:val="001C1CC6"/>
    <w:rsid w:val="001C4062"/>
    <w:rsid w:val="001C4154"/>
    <w:rsid w:val="001C62E2"/>
    <w:rsid w:val="001C7C4E"/>
    <w:rsid w:val="001D04F5"/>
    <w:rsid w:val="001D0C88"/>
    <w:rsid w:val="001D1BC6"/>
    <w:rsid w:val="001D1CBC"/>
    <w:rsid w:val="001D2B4A"/>
    <w:rsid w:val="001D2D9D"/>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0C00"/>
    <w:rsid w:val="00211EF7"/>
    <w:rsid w:val="002122AB"/>
    <w:rsid w:val="00213528"/>
    <w:rsid w:val="0021475B"/>
    <w:rsid w:val="002161F3"/>
    <w:rsid w:val="00216904"/>
    <w:rsid w:val="00217FF8"/>
    <w:rsid w:val="00221755"/>
    <w:rsid w:val="0022178F"/>
    <w:rsid w:val="00222085"/>
    <w:rsid w:val="00222595"/>
    <w:rsid w:val="00222C31"/>
    <w:rsid w:val="00223C89"/>
    <w:rsid w:val="00224687"/>
    <w:rsid w:val="0022642C"/>
    <w:rsid w:val="002301BE"/>
    <w:rsid w:val="0023294F"/>
    <w:rsid w:val="00232A37"/>
    <w:rsid w:val="00233793"/>
    <w:rsid w:val="00234B78"/>
    <w:rsid w:val="00235015"/>
    <w:rsid w:val="0024097A"/>
    <w:rsid w:val="00240CED"/>
    <w:rsid w:val="00241194"/>
    <w:rsid w:val="002413A4"/>
    <w:rsid w:val="002418F9"/>
    <w:rsid w:val="00241C66"/>
    <w:rsid w:val="00242EA8"/>
    <w:rsid w:val="00245046"/>
    <w:rsid w:val="0024754B"/>
    <w:rsid w:val="00251451"/>
    <w:rsid w:val="00251676"/>
    <w:rsid w:val="00252324"/>
    <w:rsid w:val="002524DD"/>
    <w:rsid w:val="0025455F"/>
    <w:rsid w:val="00255955"/>
    <w:rsid w:val="002604FD"/>
    <w:rsid w:val="0026096F"/>
    <w:rsid w:val="00261249"/>
    <w:rsid w:val="00261A2A"/>
    <w:rsid w:val="00263857"/>
    <w:rsid w:val="00263BDC"/>
    <w:rsid w:val="00264CAE"/>
    <w:rsid w:val="00266D35"/>
    <w:rsid w:val="00267A67"/>
    <w:rsid w:val="00270901"/>
    <w:rsid w:val="0027128A"/>
    <w:rsid w:val="0027151B"/>
    <w:rsid w:val="002718CE"/>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52E6"/>
    <w:rsid w:val="00297150"/>
    <w:rsid w:val="002971C7"/>
    <w:rsid w:val="00297313"/>
    <w:rsid w:val="00297B70"/>
    <w:rsid w:val="002A23AB"/>
    <w:rsid w:val="002A2482"/>
    <w:rsid w:val="002A26E9"/>
    <w:rsid w:val="002A49F9"/>
    <w:rsid w:val="002A4DA6"/>
    <w:rsid w:val="002A5787"/>
    <w:rsid w:val="002A73AE"/>
    <w:rsid w:val="002A7E5B"/>
    <w:rsid w:val="002B1B4C"/>
    <w:rsid w:val="002B4ED6"/>
    <w:rsid w:val="002B7C6A"/>
    <w:rsid w:val="002B7E85"/>
    <w:rsid w:val="002C0C0F"/>
    <w:rsid w:val="002C1569"/>
    <w:rsid w:val="002C29AE"/>
    <w:rsid w:val="002C551C"/>
    <w:rsid w:val="002C718D"/>
    <w:rsid w:val="002D0944"/>
    <w:rsid w:val="002D0974"/>
    <w:rsid w:val="002D0F4A"/>
    <w:rsid w:val="002D1A4F"/>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65F6"/>
    <w:rsid w:val="002E73C5"/>
    <w:rsid w:val="002E76E1"/>
    <w:rsid w:val="002F09D4"/>
    <w:rsid w:val="002F175E"/>
    <w:rsid w:val="002F1940"/>
    <w:rsid w:val="002F20BD"/>
    <w:rsid w:val="002F2530"/>
    <w:rsid w:val="002F375B"/>
    <w:rsid w:val="002F55C1"/>
    <w:rsid w:val="002F7E0F"/>
    <w:rsid w:val="00303D3C"/>
    <w:rsid w:val="00305924"/>
    <w:rsid w:val="0030727C"/>
    <w:rsid w:val="0031275C"/>
    <w:rsid w:val="00312C24"/>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947"/>
    <w:rsid w:val="0033506D"/>
    <w:rsid w:val="00336D0E"/>
    <w:rsid w:val="0033714C"/>
    <w:rsid w:val="003402E2"/>
    <w:rsid w:val="003404EE"/>
    <w:rsid w:val="00341584"/>
    <w:rsid w:val="0034161D"/>
    <w:rsid w:val="003418AD"/>
    <w:rsid w:val="00343005"/>
    <w:rsid w:val="0034499A"/>
    <w:rsid w:val="00346030"/>
    <w:rsid w:val="003465D7"/>
    <w:rsid w:val="00346FD8"/>
    <w:rsid w:val="00347518"/>
    <w:rsid w:val="003515AB"/>
    <w:rsid w:val="0035199E"/>
    <w:rsid w:val="00351D6C"/>
    <w:rsid w:val="00352340"/>
    <w:rsid w:val="00352A57"/>
    <w:rsid w:val="003545BE"/>
    <w:rsid w:val="00355220"/>
    <w:rsid w:val="003555D5"/>
    <w:rsid w:val="00355A4A"/>
    <w:rsid w:val="00355EAF"/>
    <w:rsid w:val="00357C41"/>
    <w:rsid w:val="00357CBF"/>
    <w:rsid w:val="00362607"/>
    <w:rsid w:val="00362BDF"/>
    <w:rsid w:val="00364B1E"/>
    <w:rsid w:val="00365186"/>
    <w:rsid w:val="00365C7A"/>
    <w:rsid w:val="00366A0F"/>
    <w:rsid w:val="00367043"/>
    <w:rsid w:val="0036776E"/>
    <w:rsid w:val="003722EA"/>
    <w:rsid w:val="003737A9"/>
    <w:rsid w:val="00373A1E"/>
    <w:rsid w:val="00373E7D"/>
    <w:rsid w:val="00373F55"/>
    <w:rsid w:val="003746C2"/>
    <w:rsid w:val="003752D8"/>
    <w:rsid w:val="00376169"/>
    <w:rsid w:val="00376AD9"/>
    <w:rsid w:val="00380498"/>
    <w:rsid w:val="0038067D"/>
    <w:rsid w:val="00381F96"/>
    <w:rsid w:val="00382092"/>
    <w:rsid w:val="00382567"/>
    <w:rsid w:val="00383545"/>
    <w:rsid w:val="003836D1"/>
    <w:rsid w:val="0038376B"/>
    <w:rsid w:val="00383C9C"/>
    <w:rsid w:val="003852DA"/>
    <w:rsid w:val="00385EAD"/>
    <w:rsid w:val="00387A25"/>
    <w:rsid w:val="00387B19"/>
    <w:rsid w:val="00392CF0"/>
    <w:rsid w:val="00393669"/>
    <w:rsid w:val="00393E2F"/>
    <w:rsid w:val="003940E2"/>
    <w:rsid w:val="003955B5"/>
    <w:rsid w:val="0039711A"/>
    <w:rsid w:val="003A18D4"/>
    <w:rsid w:val="003A1E0A"/>
    <w:rsid w:val="003A350F"/>
    <w:rsid w:val="003A54B2"/>
    <w:rsid w:val="003A5934"/>
    <w:rsid w:val="003A768B"/>
    <w:rsid w:val="003B1313"/>
    <w:rsid w:val="003B14C1"/>
    <w:rsid w:val="003B2874"/>
    <w:rsid w:val="003B5BBE"/>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E687D"/>
    <w:rsid w:val="003F1884"/>
    <w:rsid w:val="003F402A"/>
    <w:rsid w:val="003F4757"/>
    <w:rsid w:val="003F4BB3"/>
    <w:rsid w:val="003F51B6"/>
    <w:rsid w:val="003F51CF"/>
    <w:rsid w:val="003F6D90"/>
    <w:rsid w:val="003F746A"/>
    <w:rsid w:val="004013A4"/>
    <w:rsid w:val="00401978"/>
    <w:rsid w:val="00405450"/>
    <w:rsid w:val="0040573C"/>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1F81"/>
    <w:rsid w:val="00422DD6"/>
    <w:rsid w:val="004248B1"/>
    <w:rsid w:val="00424D00"/>
    <w:rsid w:val="00426A94"/>
    <w:rsid w:val="00427467"/>
    <w:rsid w:val="004276CA"/>
    <w:rsid w:val="00430C86"/>
    <w:rsid w:val="00431CDE"/>
    <w:rsid w:val="00433500"/>
    <w:rsid w:val="00433F71"/>
    <w:rsid w:val="0043454C"/>
    <w:rsid w:val="00434724"/>
    <w:rsid w:val="00435BCD"/>
    <w:rsid w:val="00435C37"/>
    <w:rsid w:val="00435E61"/>
    <w:rsid w:val="00436945"/>
    <w:rsid w:val="00436A11"/>
    <w:rsid w:val="00436A19"/>
    <w:rsid w:val="00437BCA"/>
    <w:rsid w:val="004406E3"/>
    <w:rsid w:val="00440D43"/>
    <w:rsid w:val="0044159B"/>
    <w:rsid w:val="004426EA"/>
    <w:rsid w:val="00443D6E"/>
    <w:rsid w:val="00444C67"/>
    <w:rsid w:val="00444CD1"/>
    <w:rsid w:val="004457DF"/>
    <w:rsid w:val="00445862"/>
    <w:rsid w:val="00446627"/>
    <w:rsid w:val="00446689"/>
    <w:rsid w:val="00446F96"/>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67D0D"/>
    <w:rsid w:val="00473427"/>
    <w:rsid w:val="00473495"/>
    <w:rsid w:val="00475237"/>
    <w:rsid w:val="00481A21"/>
    <w:rsid w:val="00483093"/>
    <w:rsid w:val="004843DC"/>
    <w:rsid w:val="004845A5"/>
    <w:rsid w:val="00484A3E"/>
    <w:rsid w:val="0048542F"/>
    <w:rsid w:val="00487132"/>
    <w:rsid w:val="0049205C"/>
    <w:rsid w:val="00493502"/>
    <w:rsid w:val="00493588"/>
    <w:rsid w:val="004942A2"/>
    <w:rsid w:val="004948C3"/>
    <w:rsid w:val="00495938"/>
    <w:rsid w:val="004960D4"/>
    <w:rsid w:val="00496AE8"/>
    <w:rsid w:val="004975F1"/>
    <w:rsid w:val="004977E0"/>
    <w:rsid w:val="004A17EB"/>
    <w:rsid w:val="004A1A9C"/>
    <w:rsid w:val="004A2CA6"/>
    <w:rsid w:val="004A316A"/>
    <w:rsid w:val="004A3C83"/>
    <w:rsid w:val="004A5866"/>
    <w:rsid w:val="004A7629"/>
    <w:rsid w:val="004B157F"/>
    <w:rsid w:val="004B3F17"/>
    <w:rsid w:val="004B5D4C"/>
    <w:rsid w:val="004B5E03"/>
    <w:rsid w:val="004B615A"/>
    <w:rsid w:val="004B6714"/>
    <w:rsid w:val="004B6F42"/>
    <w:rsid w:val="004C07D7"/>
    <w:rsid w:val="004C2F29"/>
    <w:rsid w:val="004C40F0"/>
    <w:rsid w:val="004C468C"/>
    <w:rsid w:val="004C4B84"/>
    <w:rsid w:val="004C544C"/>
    <w:rsid w:val="004C6C79"/>
    <w:rsid w:val="004D2352"/>
    <w:rsid w:val="004D24F6"/>
    <w:rsid w:val="004D2810"/>
    <w:rsid w:val="004D2C5B"/>
    <w:rsid w:val="004D39A6"/>
    <w:rsid w:val="004D39BD"/>
    <w:rsid w:val="004D39E9"/>
    <w:rsid w:val="004D414A"/>
    <w:rsid w:val="004D43A3"/>
    <w:rsid w:val="004D5EDA"/>
    <w:rsid w:val="004D6A9D"/>
    <w:rsid w:val="004D6CA3"/>
    <w:rsid w:val="004E0ADA"/>
    <w:rsid w:val="004E16D6"/>
    <w:rsid w:val="004E3939"/>
    <w:rsid w:val="004E3CD6"/>
    <w:rsid w:val="004E41D0"/>
    <w:rsid w:val="004E531E"/>
    <w:rsid w:val="004E7A18"/>
    <w:rsid w:val="004F05D0"/>
    <w:rsid w:val="004F114B"/>
    <w:rsid w:val="004F123B"/>
    <w:rsid w:val="004F2950"/>
    <w:rsid w:val="004F2D0C"/>
    <w:rsid w:val="004F39D3"/>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C83"/>
    <w:rsid w:val="00516F36"/>
    <w:rsid w:val="00517E2F"/>
    <w:rsid w:val="005207FD"/>
    <w:rsid w:val="00524845"/>
    <w:rsid w:val="00524932"/>
    <w:rsid w:val="00524C54"/>
    <w:rsid w:val="00525FC7"/>
    <w:rsid w:val="00526F7D"/>
    <w:rsid w:val="00530402"/>
    <w:rsid w:val="005314E7"/>
    <w:rsid w:val="00531BE0"/>
    <w:rsid w:val="00531C8C"/>
    <w:rsid w:val="005347D7"/>
    <w:rsid w:val="00536CB8"/>
    <w:rsid w:val="00537C14"/>
    <w:rsid w:val="005408A1"/>
    <w:rsid w:val="005408C0"/>
    <w:rsid w:val="005446EB"/>
    <w:rsid w:val="00544D08"/>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6A0E"/>
    <w:rsid w:val="0057736B"/>
    <w:rsid w:val="0057754F"/>
    <w:rsid w:val="0058050D"/>
    <w:rsid w:val="00581158"/>
    <w:rsid w:val="005812CD"/>
    <w:rsid w:val="00583097"/>
    <w:rsid w:val="00583C48"/>
    <w:rsid w:val="00583D40"/>
    <w:rsid w:val="005859A0"/>
    <w:rsid w:val="00585DBE"/>
    <w:rsid w:val="005862D0"/>
    <w:rsid w:val="00587BC7"/>
    <w:rsid w:val="005908E8"/>
    <w:rsid w:val="00590BA1"/>
    <w:rsid w:val="005914D6"/>
    <w:rsid w:val="00591BC6"/>
    <w:rsid w:val="00592207"/>
    <w:rsid w:val="00593552"/>
    <w:rsid w:val="00594F3C"/>
    <w:rsid w:val="005953DF"/>
    <w:rsid w:val="0059569F"/>
    <w:rsid w:val="00596E5D"/>
    <w:rsid w:val="0059719B"/>
    <w:rsid w:val="005A2099"/>
    <w:rsid w:val="005A5703"/>
    <w:rsid w:val="005A570A"/>
    <w:rsid w:val="005B054F"/>
    <w:rsid w:val="005B5194"/>
    <w:rsid w:val="005B5AB3"/>
    <w:rsid w:val="005B6DF6"/>
    <w:rsid w:val="005B7162"/>
    <w:rsid w:val="005C02EB"/>
    <w:rsid w:val="005C06A1"/>
    <w:rsid w:val="005C114F"/>
    <w:rsid w:val="005C1C42"/>
    <w:rsid w:val="005C2303"/>
    <w:rsid w:val="005C361C"/>
    <w:rsid w:val="005C391A"/>
    <w:rsid w:val="005C4468"/>
    <w:rsid w:val="005C5775"/>
    <w:rsid w:val="005C64C1"/>
    <w:rsid w:val="005C6B46"/>
    <w:rsid w:val="005C6EE7"/>
    <w:rsid w:val="005C74F9"/>
    <w:rsid w:val="005C7687"/>
    <w:rsid w:val="005C78D8"/>
    <w:rsid w:val="005D185E"/>
    <w:rsid w:val="005D65B2"/>
    <w:rsid w:val="005D7975"/>
    <w:rsid w:val="005E0038"/>
    <w:rsid w:val="005E07A7"/>
    <w:rsid w:val="005E184B"/>
    <w:rsid w:val="005E1FCE"/>
    <w:rsid w:val="005E3287"/>
    <w:rsid w:val="005E5BFA"/>
    <w:rsid w:val="005E5DC9"/>
    <w:rsid w:val="005E6705"/>
    <w:rsid w:val="005E7CB9"/>
    <w:rsid w:val="005F0D5A"/>
    <w:rsid w:val="005F5379"/>
    <w:rsid w:val="005F7C68"/>
    <w:rsid w:val="00600623"/>
    <w:rsid w:val="006014C5"/>
    <w:rsid w:val="00601B2D"/>
    <w:rsid w:val="00601ED0"/>
    <w:rsid w:val="00602722"/>
    <w:rsid w:val="006043A0"/>
    <w:rsid w:val="00604F7E"/>
    <w:rsid w:val="006062FE"/>
    <w:rsid w:val="006073CB"/>
    <w:rsid w:val="006075E5"/>
    <w:rsid w:val="0061244D"/>
    <w:rsid w:val="006128B8"/>
    <w:rsid w:val="00612D82"/>
    <w:rsid w:val="006142DA"/>
    <w:rsid w:val="006156BB"/>
    <w:rsid w:val="006177E2"/>
    <w:rsid w:val="0062319C"/>
    <w:rsid w:val="00627504"/>
    <w:rsid w:val="00627555"/>
    <w:rsid w:val="00627B14"/>
    <w:rsid w:val="0063043D"/>
    <w:rsid w:val="00630DB9"/>
    <w:rsid w:val="0063264C"/>
    <w:rsid w:val="00636092"/>
    <w:rsid w:val="00637E5A"/>
    <w:rsid w:val="00642464"/>
    <w:rsid w:val="006427F0"/>
    <w:rsid w:val="00642B1C"/>
    <w:rsid w:val="006501C1"/>
    <w:rsid w:val="006509DD"/>
    <w:rsid w:val="00651B40"/>
    <w:rsid w:val="00651C10"/>
    <w:rsid w:val="0065208F"/>
    <w:rsid w:val="006529E5"/>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5A89"/>
    <w:rsid w:val="0066632C"/>
    <w:rsid w:val="006670C3"/>
    <w:rsid w:val="0066788B"/>
    <w:rsid w:val="0067015F"/>
    <w:rsid w:val="00671D86"/>
    <w:rsid w:val="00673223"/>
    <w:rsid w:val="0067335D"/>
    <w:rsid w:val="00674312"/>
    <w:rsid w:val="00674517"/>
    <w:rsid w:val="0067586A"/>
    <w:rsid w:val="00675BA4"/>
    <w:rsid w:val="00676184"/>
    <w:rsid w:val="006763EE"/>
    <w:rsid w:val="00676B84"/>
    <w:rsid w:val="00677DDA"/>
    <w:rsid w:val="006809B7"/>
    <w:rsid w:val="00681035"/>
    <w:rsid w:val="0068132B"/>
    <w:rsid w:val="0068231F"/>
    <w:rsid w:val="00682897"/>
    <w:rsid w:val="00683346"/>
    <w:rsid w:val="006833F5"/>
    <w:rsid w:val="0068384E"/>
    <w:rsid w:val="00684421"/>
    <w:rsid w:val="006852D3"/>
    <w:rsid w:val="00687DB0"/>
    <w:rsid w:val="00690E4B"/>
    <w:rsid w:val="006933C9"/>
    <w:rsid w:val="00693A09"/>
    <w:rsid w:val="00695FE1"/>
    <w:rsid w:val="00696617"/>
    <w:rsid w:val="006969E5"/>
    <w:rsid w:val="0069751D"/>
    <w:rsid w:val="0069766E"/>
    <w:rsid w:val="00697D2A"/>
    <w:rsid w:val="006A1DC0"/>
    <w:rsid w:val="006A23B3"/>
    <w:rsid w:val="006A2900"/>
    <w:rsid w:val="006A2C07"/>
    <w:rsid w:val="006A3FA0"/>
    <w:rsid w:val="006A4F10"/>
    <w:rsid w:val="006A4F25"/>
    <w:rsid w:val="006A539D"/>
    <w:rsid w:val="006B16A5"/>
    <w:rsid w:val="006B199E"/>
    <w:rsid w:val="006B2664"/>
    <w:rsid w:val="006B2A2B"/>
    <w:rsid w:val="006B40A5"/>
    <w:rsid w:val="006B4511"/>
    <w:rsid w:val="006B4FDD"/>
    <w:rsid w:val="006B5A58"/>
    <w:rsid w:val="006B5B06"/>
    <w:rsid w:val="006B5DB5"/>
    <w:rsid w:val="006B5EDA"/>
    <w:rsid w:val="006B6947"/>
    <w:rsid w:val="006B6973"/>
    <w:rsid w:val="006C0900"/>
    <w:rsid w:val="006C2758"/>
    <w:rsid w:val="006C2878"/>
    <w:rsid w:val="006C2907"/>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6CAB"/>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0BBC"/>
    <w:rsid w:val="0070245C"/>
    <w:rsid w:val="007027DE"/>
    <w:rsid w:val="007027DF"/>
    <w:rsid w:val="007041E6"/>
    <w:rsid w:val="0070526A"/>
    <w:rsid w:val="007058A7"/>
    <w:rsid w:val="007078C5"/>
    <w:rsid w:val="00707DD5"/>
    <w:rsid w:val="00712678"/>
    <w:rsid w:val="00712B6E"/>
    <w:rsid w:val="00714AD0"/>
    <w:rsid w:val="0071587C"/>
    <w:rsid w:val="00715D57"/>
    <w:rsid w:val="0071789B"/>
    <w:rsid w:val="00717CED"/>
    <w:rsid w:val="00720C39"/>
    <w:rsid w:val="00720D59"/>
    <w:rsid w:val="00727C8C"/>
    <w:rsid w:val="00733F89"/>
    <w:rsid w:val="00734F75"/>
    <w:rsid w:val="0073642F"/>
    <w:rsid w:val="00737AE3"/>
    <w:rsid w:val="0074036B"/>
    <w:rsid w:val="007405EF"/>
    <w:rsid w:val="007411D3"/>
    <w:rsid w:val="00742395"/>
    <w:rsid w:val="00744587"/>
    <w:rsid w:val="00744BAD"/>
    <w:rsid w:val="007454D1"/>
    <w:rsid w:val="00746E52"/>
    <w:rsid w:val="007472FD"/>
    <w:rsid w:val="007475D6"/>
    <w:rsid w:val="00754FD1"/>
    <w:rsid w:val="00755055"/>
    <w:rsid w:val="00755A24"/>
    <w:rsid w:val="00755F0C"/>
    <w:rsid w:val="00756B2C"/>
    <w:rsid w:val="007610FF"/>
    <w:rsid w:val="00761273"/>
    <w:rsid w:val="00761672"/>
    <w:rsid w:val="00763B08"/>
    <w:rsid w:val="00764137"/>
    <w:rsid w:val="00764364"/>
    <w:rsid w:val="007652E2"/>
    <w:rsid w:val="00765A82"/>
    <w:rsid w:val="0076753D"/>
    <w:rsid w:val="00767E87"/>
    <w:rsid w:val="0077024B"/>
    <w:rsid w:val="0077193D"/>
    <w:rsid w:val="007723ED"/>
    <w:rsid w:val="0077347F"/>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64C6"/>
    <w:rsid w:val="00797AEC"/>
    <w:rsid w:val="007A063D"/>
    <w:rsid w:val="007A09C6"/>
    <w:rsid w:val="007A0EB9"/>
    <w:rsid w:val="007A39D4"/>
    <w:rsid w:val="007A53D6"/>
    <w:rsid w:val="007A5BB2"/>
    <w:rsid w:val="007A5F9D"/>
    <w:rsid w:val="007A6A90"/>
    <w:rsid w:val="007B0B67"/>
    <w:rsid w:val="007B20F8"/>
    <w:rsid w:val="007B2598"/>
    <w:rsid w:val="007B30E9"/>
    <w:rsid w:val="007B3B82"/>
    <w:rsid w:val="007B4FC8"/>
    <w:rsid w:val="007B6B70"/>
    <w:rsid w:val="007B6B76"/>
    <w:rsid w:val="007B761E"/>
    <w:rsid w:val="007C17A2"/>
    <w:rsid w:val="007C270A"/>
    <w:rsid w:val="007C271A"/>
    <w:rsid w:val="007C28A8"/>
    <w:rsid w:val="007C40CA"/>
    <w:rsid w:val="007C47F3"/>
    <w:rsid w:val="007C7484"/>
    <w:rsid w:val="007C7793"/>
    <w:rsid w:val="007D0FB8"/>
    <w:rsid w:val="007D307B"/>
    <w:rsid w:val="007D3106"/>
    <w:rsid w:val="007D44DC"/>
    <w:rsid w:val="007D4D28"/>
    <w:rsid w:val="007D534A"/>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494B"/>
    <w:rsid w:val="00814C88"/>
    <w:rsid w:val="008154F1"/>
    <w:rsid w:val="00815BF7"/>
    <w:rsid w:val="00815E16"/>
    <w:rsid w:val="008169A5"/>
    <w:rsid w:val="008176B6"/>
    <w:rsid w:val="00817C26"/>
    <w:rsid w:val="008208E8"/>
    <w:rsid w:val="00821112"/>
    <w:rsid w:val="008228F3"/>
    <w:rsid w:val="00823AE1"/>
    <w:rsid w:val="00825C66"/>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16C"/>
    <w:rsid w:val="00853331"/>
    <w:rsid w:val="00853D8C"/>
    <w:rsid w:val="0085539E"/>
    <w:rsid w:val="00855B16"/>
    <w:rsid w:val="00856479"/>
    <w:rsid w:val="00857451"/>
    <w:rsid w:val="008605A4"/>
    <w:rsid w:val="00860FE6"/>
    <w:rsid w:val="00862C09"/>
    <w:rsid w:val="00864D14"/>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14DE"/>
    <w:rsid w:val="008828E1"/>
    <w:rsid w:val="00882EAC"/>
    <w:rsid w:val="00884007"/>
    <w:rsid w:val="00884B57"/>
    <w:rsid w:val="00887A32"/>
    <w:rsid w:val="00887BF1"/>
    <w:rsid w:val="0089382C"/>
    <w:rsid w:val="00894914"/>
    <w:rsid w:val="00895ADF"/>
    <w:rsid w:val="00895DFF"/>
    <w:rsid w:val="00896357"/>
    <w:rsid w:val="008973E6"/>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263C"/>
    <w:rsid w:val="008C66FC"/>
    <w:rsid w:val="008C6785"/>
    <w:rsid w:val="008C684D"/>
    <w:rsid w:val="008C6E28"/>
    <w:rsid w:val="008D04BF"/>
    <w:rsid w:val="008D07F9"/>
    <w:rsid w:val="008D1DA2"/>
    <w:rsid w:val="008D345B"/>
    <w:rsid w:val="008D772F"/>
    <w:rsid w:val="008E0997"/>
    <w:rsid w:val="008E1CFE"/>
    <w:rsid w:val="008E2990"/>
    <w:rsid w:val="008E2B93"/>
    <w:rsid w:val="008E3469"/>
    <w:rsid w:val="008E41E4"/>
    <w:rsid w:val="008E6752"/>
    <w:rsid w:val="008E7473"/>
    <w:rsid w:val="008E7BC5"/>
    <w:rsid w:val="008F0410"/>
    <w:rsid w:val="008F0996"/>
    <w:rsid w:val="008F0A38"/>
    <w:rsid w:val="008F1872"/>
    <w:rsid w:val="008F2103"/>
    <w:rsid w:val="008F2C6C"/>
    <w:rsid w:val="008F2CFD"/>
    <w:rsid w:val="008F402C"/>
    <w:rsid w:val="008F547D"/>
    <w:rsid w:val="008F5713"/>
    <w:rsid w:val="008F61FD"/>
    <w:rsid w:val="008F6747"/>
    <w:rsid w:val="00901FBA"/>
    <w:rsid w:val="0090208D"/>
    <w:rsid w:val="00902301"/>
    <w:rsid w:val="0090438C"/>
    <w:rsid w:val="00904AFF"/>
    <w:rsid w:val="00904F21"/>
    <w:rsid w:val="0090690F"/>
    <w:rsid w:val="00906CD7"/>
    <w:rsid w:val="00910CDB"/>
    <w:rsid w:val="00911E2E"/>
    <w:rsid w:val="00912FE9"/>
    <w:rsid w:val="00913531"/>
    <w:rsid w:val="00914761"/>
    <w:rsid w:val="009167BC"/>
    <w:rsid w:val="00917696"/>
    <w:rsid w:val="00917E66"/>
    <w:rsid w:val="0092294E"/>
    <w:rsid w:val="00922E7A"/>
    <w:rsid w:val="00925E17"/>
    <w:rsid w:val="00930465"/>
    <w:rsid w:val="00931887"/>
    <w:rsid w:val="00931A5A"/>
    <w:rsid w:val="00933182"/>
    <w:rsid w:val="00934755"/>
    <w:rsid w:val="00935FBC"/>
    <w:rsid w:val="0093656B"/>
    <w:rsid w:val="009400EF"/>
    <w:rsid w:val="00940E47"/>
    <w:rsid w:val="00940EAA"/>
    <w:rsid w:val="00941121"/>
    <w:rsid w:val="00941E40"/>
    <w:rsid w:val="009437AE"/>
    <w:rsid w:val="00943850"/>
    <w:rsid w:val="0094413C"/>
    <w:rsid w:val="009445ED"/>
    <w:rsid w:val="00953D7B"/>
    <w:rsid w:val="00954088"/>
    <w:rsid w:val="00954B91"/>
    <w:rsid w:val="00955086"/>
    <w:rsid w:val="00955573"/>
    <w:rsid w:val="009555D5"/>
    <w:rsid w:val="00955656"/>
    <w:rsid w:val="0095632D"/>
    <w:rsid w:val="00956697"/>
    <w:rsid w:val="00960935"/>
    <w:rsid w:val="00960B98"/>
    <w:rsid w:val="00960DDF"/>
    <w:rsid w:val="00961551"/>
    <w:rsid w:val="00962720"/>
    <w:rsid w:val="00962883"/>
    <w:rsid w:val="00962A84"/>
    <w:rsid w:val="00965B62"/>
    <w:rsid w:val="00965D7A"/>
    <w:rsid w:val="00967C63"/>
    <w:rsid w:val="009700E9"/>
    <w:rsid w:val="00970A79"/>
    <w:rsid w:val="00970BE9"/>
    <w:rsid w:val="0097156B"/>
    <w:rsid w:val="00971CDD"/>
    <w:rsid w:val="00971F4B"/>
    <w:rsid w:val="00975E9E"/>
    <w:rsid w:val="00977E8F"/>
    <w:rsid w:val="00980C9B"/>
    <w:rsid w:val="00981BE5"/>
    <w:rsid w:val="00982188"/>
    <w:rsid w:val="009859F5"/>
    <w:rsid w:val="009869C4"/>
    <w:rsid w:val="0098708D"/>
    <w:rsid w:val="00987EE9"/>
    <w:rsid w:val="00990504"/>
    <w:rsid w:val="00990F62"/>
    <w:rsid w:val="00992642"/>
    <w:rsid w:val="00993EF7"/>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021"/>
    <w:rsid w:val="009B0C37"/>
    <w:rsid w:val="009B18AD"/>
    <w:rsid w:val="009B1D13"/>
    <w:rsid w:val="009B3C84"/>
    <w:rsid w:val="009B3D85"/>
    <w:rsid w:val="009B466F"/>
    <w:rsid w:val="009B5BB2"/>
    <w:rsid w:val="009B6F6F"/>
    <w:rsid w:val="009B7CD5"/>
    <w:rsid w:val="009B7D1C"/>
    <w:rsid w:val="009C22F5"/>
    <w:rsid w:val="009C2A50"/>
    <w:rsid w:val="009C40FB"/>
    <w:rsid w:val="009C4F86"/>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51D"/>
    <w:rsid w:val="00A407C7"/>
    <w:rsid w:val="00A40C4B"/>
    <w:rsid w:val="00A40D84"/>
    <w:rsid w:val="00A41924"/>
    <w:rsid w:val="00A430AD"/>
    <w:rsid w:val="00A43391"/>
    <w:rsid w:val="00A45294"/>
    <w:rsid w:val="00A45B2E"/>
    <w:rsid w:val="00A46AD1"/>
    <w:rsid w:val="00A47AD5"/>
    <w:rsid w:val="00A500F0"/>
    <w:rsid w:val="00A51753"/>
    <w:rsid w:val="00A543A1"/>
    <w:rsid w:val="00A550A3"/>
    <w:rsid w:val="00A561F6"/>
    <w:rsid w:val="00A56F4E"/>
    <w:rsid w:val="00A57912"/>
    <w:rsid w:val="00A579C1"/>
    <w:rsid w:val="00A60388"/>
    <w:rsid w:val="00A60D4E"/>
    <w:rsid w:val="00A60F96"/>
    <w:rsid w:val="00A6206F"/>
    <w:rsid w:val="00A635F8"/>
    <w:rsid w:val="00A66335"/>
    <w:rsid w:val="00A676C3"/>
    <w:rsid w:val="00A70AE8"/>
    <w:rsid w:val="00A70D97"/>
    <w:rsid w:val="00A7213C"/>
    <w:rsid w:val="00A7479B"/>
    <w:rsid w:val="00A7498C"/>
    <w:rsid w:val="00A759A9"/>
    <w:rsid w:val="00A75C39"/>
    <w:rsid w:val="00A77740"/>
    <w:rsid w:val="00A804EA"/>
    <w:rsid w:val="00A81901"/>
    <w:rsid w:val="00A8233E"/>
    <w:rsid w:val="00A83970"/>
    <w:rsid w:val="00A9214C"/>
    <w:rsid w:val="00A93509"/>
    <w:rsid w:val="00A93A40"/>
    <w:rsid w:val="00A964E4"/>
    <w:rsid w:val="00A96C25"/>
    <w:rsid w:val="00A97467"/>
    <w:rsid w:val="00A979B2"/>
    <w:rsid w:val="00AA184C"/>
    <w:rsid w:val="00AA227C"/>
    <w:rsid w:val="00AA3161"/>
    <w:rsid w:val="00AA6D4A"/>
    <w:rsid w:val="00AA772F"/>
    <w:rsid w:val="00AA7BAE"/>
    <w:rsid w:val="00AA7CE2"/>
    <w:rsid w:val="00AB1F3D"/>
    <w:rsid w:val="00AB4EDF"/>
    <w:rsid w:val="00AB5BFF"/>
    <w:rsid w:val="00AB60D9"/>
    <w:rsid w:val="00AB7C6E"/>
    <w:rsid w:val="00AC2454"/>
    <w:rsid w:val="00AC3962"/>
    <w:rsid w:val="00AC5124"/>
    <w:rsid w:val="00AC5935"/>
    <w:rsid w:val="00AC60D4"/>
    <w:rsid w:val="00AC6655"/>
    <w:rsid w:val="00AC67E3"/>
    <w:rsid w:val="00AC6986"/>
    <w:rsid w:val="00AC7C3A"/>
    <w:rsid w:val="00AD0FA3"/>
    <w:rsid w:val="00AD27A5"/>
    <w:rsid w:val="00AD3117"/>
    <w:rsid w:val="00AD5D0A"/>
    <w:rsid w:val="00AD6020"/>
    <w:rsid w:val="00AE1B0D"/>
    <w:rsid w:val="00AE1B12"/>
    <w:rsid w:val="00AE249A"/>
    <w:rsid w:val="00AE66FC"/>
    <w:rsid w:val="00AE6D55"/>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503E"/>
    <w:rsid w:val="00B27412"/>
    <w:rsid w:val="00B2756F"/>
    <w:rsid w:val="00B30F4F"/>
    <w:rsid w:val="00B32E6A"/>
    <w:rsid w:val="00B34B54"/>
    <w:rsid w:val="00B34BA1"/>
    <w:rsid w:val="00B359A5"/>
    <w:rsid w:val="00B35B6B"/>
    <w:rsid w:val="00B35D10"/>
    <w:rsid w:val="00B363B1"/>
    <w:rsid w:val="00B36670"/>
    <w:rsid w:val="00B36F05"/>
    <w:rsid w:val="00B403D8"/>
    <w:rsid w:val="00B40EF6"/>
    <w:rsid w:val="00B41183"/>
    <w:rsid w:val="00B440BD"/>
    <w:rsid w:val="00B46B1A"/>
    <w:rsid w:val="00B4784C"/>
    <w:rsid w:val="00B47DB7"/>
    <w:rsid w:val="00B47DC9"/>
    <w:rsid w:val="00B51768"/>
    <w:rsid w:val="00B53466"/>
    <w:rsid w:val="00B53CEB"/>
    <w:rsid w:val="00B53ECB"/>
    <w:rsid w:val="00B5509E"/>
    <w:rsid w:val="00B60BAC"/>
    <w:rsid w:val="00B61DAF"/>
    <w:rsid w:val="00B64001"/>
    <w:rsid w:val="00B64DDC"/>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87468"/>
    <w:rsid w:val="00B90E4C"/>
    <w:rsid w:val="00B91C1E"/>
    <w:rsid w:val="00B9408B"/>
    <w:rsid w:val="00B9466D"/>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95B"/>
    <w:rsid w:val="00BB2EFC"/>
    <w:rsid w:val="00BB2FDF"/>
    <w:rsid w:val="00BB3CE0"/>
    <w:rsid w:val="00BB539B"/>
    <w:rsid w:val="00BC3FE6"/>
    <w:rsid w:val="00BD062C"/>
    <w:rsid w:val="00BD1A97"/>
    <w:rsid w:val="00BD20F4"/>
    <w:rsid w:val="00BD3603"/>
    <w:rsid w:val="00BD47DB"/>
    <w:rsid w:val="00BD5215"/>
    <w:rsid w:val="00BD6B89"/>
    <w:rsid w:val="00BE0A10"/>
    <w:rsid w:val="00BE0B12"/>
    <w:rsid w:val="00BE0D29"/>
    <w:rsid w:val="00BE2AE8"/>
    <w:rsid w:val="00BE4184"/>
    <w:rsid w:val="00BE56BE"/>
    <w:rsid w:val="00BE5C33"/>
    <w:rsid w:val="00BE6ACE"/>
    <w:rsid w:val="00BE73BA"/>
    <w:rsid w:val="00BF013B"/>
    <w:rsid w:val="00BF0BAA"/>
    <w:rsid w:val="00BF2486"/>
    <w:rsid w:val="00BF276F"/>
    <w:rsid w:val="00BF29DF"/>
    <w:rsid w:val="00BF2A78"/>
    <w:rsid w:val="00BF2B67"/>
    <w:rsid w:val="00BF311C"/>
    <w:rsid w:val="00BF361B"/>
    <w:rsid w:val="00BF3989"/>
    <w:rsid w:val="00BF3BD4"/>
    <w:rsid w:val="00BF402E"/>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474A"/>
    <w:rsid w:val="00C3582C"/>
    <w:rsid w:val="00C35ED0"/>
    <w:rsid w:val="00C35F64"/>
    <w:rsid w:val="00C36A3C"/>
    <w:rsid w:val="00C37759"/>
    <w:rsid w:val="00C37C1A"/>
    <w:rsid w:val="00C40A01"/>
    <w:rsid w:val="00C42047"/>
    <w:rsid w:val="00C427B9"/>
    <w:rsid w:val="00C42B70"/>
    <w:rsid w:val="00C43E00"/>
    <w:rsid w:val="00C441F7"/>
    <w:rsid w:val="00C4431B"/>
    <w:rsid w:val="00C4606E"/>
    <w:rsid w:val="00C46198"/>
    <w:rsid w:val="00C507C8"/>
    <w:rsid w:val="00C51508"/>
    <w:rsid w:val="00C525A9"/>
    <w:rsid w:val="00C528DC"/>
    <w:rsid w:val="00C53797"/>
    <w:rsid w:val="00C54F83"/>
    <w:rsid w:val="00C60560"/>
    <w:rsid w:val="00C62B11"/>
    <w:rsid w:val="00C632A0"/>
    <w:rsid w:val="00C65669"/>
    <w:rsid w:val="00C714F2"/>
    <w:rsid w:val="00C72F08"/>
    <w:rsid w:val="00C73B74"/>
    <w:rsid w:val="00C74A98"/>
    <w:rsid w:val="00C75068"/>
    <w:rsid w:val="00C75820"/>
    <w:rsid w:val="00C75B88"/>
    <w:rsid w:val="00C763A3"/>
    <w:rsid w:val="00C7710B"/>
    <w:rsid w:val="00C80A4D"/>
    <w:rsid w:val="00C80B92"/>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0F22"/>
    <w:rsid w:val="00CA1064"/>
    <w:rsid w:val="00CA1603"/>
    <w:rsid w:val="00CA3130"/>
    <w:rsid w:val="00CA44BA"/>
    <w:rsid w:val="00CA6F99"/>
    <w:rsid w:val="00CA73EE"/>
    <w:rsid w:val="00CB04BF"/>
    <w:rsid w:val="00CB0613"/>
    <w:rsid w:val="00CB08C6"/>
    <w:rsid w:val="00CB0996"/>
    <w:rsid w:val="00CB259C"/>
    <w:rsid w:val="00CB3491"/>
    <w:rsid w:val="00CB3B49"/>
    <w:rsid w:val="00CB467E"/>
    <w:rsid w:val="00CB6C0E"/>
    <w:rsid w:val="00CB7838"/>
    <w:rsid w:val="00CC014B"/>
    <w:rsid w:val="00CC07FF"/>
    <w:rsid w:val="00CC096C"/>
    <w:rsid w:val="00CC0C01"/>
    <w:rsid w:val="00CC26F0"/>
    <w:rsid w:val="00CC32BB"/>
    <w:rsid w:val="00CC35E7"/>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4701"/>
    <w:rsid w:val="00CF6087"/>
    <w:rsid w:val="00CF7F77"/>
    <w:rsid w:val="00D024BD"/>
    <w:rsid w:val="00D02A87"/>
    <w:rsid w:val="00D033D2"/>
    <w:rsid w:val="00D03933"/>
    <w:rsid w:val="00D04653"/>
    <w:rsid w:val="00D05862"/>
    <w:rsid w:val="00D0675C"/>
    <w:rsid w:val="00D06837"/>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A59"/>
    <w:rsid w:val="00D21FA7"/>
    <w:rsid w:val="00D22EEC"/>
    <w:rsid w:val="00D23C5D"/>
    <w:rsid w:val="00D24300"/>
    <w:rsid w:val="00D32107"/>
    <w:rsid w:val="00D3296C"/>
    <w:rsid w:val="00D332E1"/>
    <w:rsid w:val="00D33E14"/>
    <w:rsid w:val="00D33F4F"/>
    <w:rsid w:val="00D34D73"/>
    <w:rsid w:val="00D355CD"/>
    <w:rsid w:val="00D35ABD"/>
    <w:rsid w:val="00D36124"/>
    <w:rsid w:val="00D3703A"/>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1287"/>
    <w:rsid w:val="00D5365E"/>
    <w:rsid w:val="00D570B7"/>
    <w:rsid w:val="00D575B5"/>
    <w:rsid w:val="00D6021E"/>
    <w:rsid w:val="00D60D05"/>
    <w:rsid w:val="00D60F06"/>
    <w:rsid w:val="00D611D7"/>
    <w:rsid w:val="00D63DBE"/>
    <w:rsid w:val="00D63E92"/>
    <w:rsid w:val="00D64465"/>
    <w:rsid w:val="00D664FC"/>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0F80"/>
    <w:rsid w:val="00D91E77"/>
    <w:rsid w:val="00D92211"/>
    <w:rsid w:val="00D94F73"/>
    <w:rsid w:val="00D960F6"/>
    <w:rsid w:val="00D96155"/>
    <w:rsid w:val="00DA194E"/>
    <w:rsid w:val="00DA43E3"/>
    <w:rsid w:val="00DA4F4B"/>
    <w:rsid w:val="00DA5FE4"/>
    <w:rsid w:val="00DA61A8"/>
    <w:rsid w:val="00DA723C"/>
    <w:rsid w:val="00DB1935"/>
    <w:rsid w:val="00DB2EEC"/>
    <w:rsid w:val="00DB36AB"/>
    <w:rsid w:val="00DB3B77"/>
    <w:rsid w:val="00DB3E70"/>
    <w:rsid w:val="00DB4278"/>
    <w:rsid w:val="00DB4E00"/>
    <w:rsid w:val="00DB658B"/>
    <w:rsid w:val="00DC055D"/>
    <w:rsid w:val="00DC09AF"/>
    <w:rsid w:val="00DC11F3"/>
    <w:rsid w:val="00DC1708"/>
    <w:rsid w:val="00DC17CA"/>
    <w:rsid w:val="00DC256D"/>
    <w:rsid w:val="00DC2E44"/>
    <w:rsid w:val="00DC5143"/>
    <w:rsid w:val="00DC6D8B"/>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129"/>
    <w:rsid w:val="00DE2201"/>
    <w:rsid w:val="00DE24DE"/>
    <w:rsid w:val="00DE2C96"/>
    <w:rsid w:val="00DE308C"/>
    <w:rsid w:val="00DE4624"/>
    <w:rsid w:val="00DE5769"/>
    <w:rsid w:val="00DE74E5"/>
    <w:rsid w:val="00DF1EEA"/>
    <w:rsid w:val="00DF1F02"/>
    <w:rsid w:val="00DF213D"/>
    <w:rsid w:val="00DF2540"/>
    <w:rsid w:val="00DF3F44"/>
    <w:rsid w:val="00DF49F9"/>
    <w:rsid w:val="00DF5E05"/>
    <w:rsid w:val="00DF6450"/>
    <w:rsid w:val="00E01373"/>
    <w:rsid w:val="00E01440"/>
    <w:rsid w:val="00E015B1"/>
    <w:rsid w:val="00E02551"/>
    <w:rsid w:val="00E03BCE"/>
    <w:rsid w:val="00E04398"/>
    <w:rsid w:val="00E04E18"/>
    <w:rsid w:val="00E07F77"/>
    <w:rsid w:val="00E11F6C"/>
    <w:rsid w:val="00E126D1"/>
    <w:rsid w:val="00E12A90"/>
    <w:rsid w:val="00E12F5D"/>
    <w:rsid w:val="00E1384B"/>
    <w:rsid w:val="00E14EEC"/>
    <w:rsid w:val="00E15C5A"/>
    <w:rsid w:val="00E17321"/>
    <w:rsid w:val="00E173F3"/>
    <w:rsid w:val="00E174FF"/>
    <w:rsid w:val="00E22E20"/>
    <w:rsid w:val="00E24974"/>
    <w:rsid w:val="00E2757B"/>
    <w:rsid w:val="00E31CEE"/>
    <w:rsid w:val="00E32000"/>
    <w:rsid w:val="00E32AC9"/>
    <w:rsid w:val="00E3437D"/>
    <w:rsid w:val="00E353AD"/>
    <w:rsid w:val="00E354D0"/>
    <w:rsid w:val="00E35EA1"/>
    <w:rsid w:val="00E37EDC"/>
    <w:rsid w:val="00E37F83"/>
    <w:rsid w:val="00E400E6"/>
    <w:rsid w:val="00E40B47"/>
    <w:rsid w:val="00E43272"/>
    <w:rsid w:val="00E44B1C"/>
    <w:rsid w:val="00E45209"/>
    <w:rsid w:val="00E45AD5"/>
    <w:rsid w:val="00E533EE"/>
    <w:rsid w:val="00E53733"/>
    <w:rsid w:val="00E540BA"/>
    <w:rsid w:val="00E5435C"/>
    <w:rsid w:val="00E56322"/>
    <w:rsid w:val="00E56836"/>
    <w:rsid w:val="00E57D19"/>
    <w:rsid w:val="00E60672"/>
    <w:rsid w:val="00E60A25"/>
    <w:rsid w:val="00E60AF4"/>
    <w:rsid w:val="00E631D1"/>
    <w:rsid w:val="00E63F22"/>
    <w:rsid w:val="00E65CD1"/>
    <w:rsid w:val="00E6758B"/>
    <w:rsid w:val="00E715A3"/>
    <w:rsid w:val="00E71B3C"/>
    <w:rsid w:val="00E723A5"/>
    <w:rsid w:val="00E723B2"/>
    <w:rsid w:val="00E73546"/>
    <w:rsid w:val="00E73A5C"/>
    <w:rsid w:val="00E7452D"/>
    <w:rsid w:val="00E77B3A"/>
    <w:rsid w:val="00E8053C"/>
    <w:rsid w:val="00E805B2"/>
    <w:rsid w:val="00E81FD1"/>
    <w:rsid w:val="00E83088"/>
    <w:rsid w:val="00E8442F"/>
    <w:rsid w:val="00E853A3"/>
    <w:rsid w:val="00E87414"/>
    <w:rsid w:val="00E8752E"/>
    <w:rsid w:val="00E908DF"/>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81E"/>
    <w:rsid w:val="00EB0AC6"/>
    <w:rsid w:val="00EB2574"/>
    <w:rsid w:val="00EB2931"/>
    <w:rsid w:val="00EB2B29"/>
    <w:rsid w:val="00EB2DF0"/>
    <w:rsid w:val="00EB2FA8"/>
    <w:rsid w:val="00EB5863"/>
    <w:rsid w:val="00EC0019"/>
    <w:rsid w:val="00EC2C18"/>
    <w:rsid w:val="00EC2E0B"/>
    <w:rsid w:val="00EC5AD5"/>
    <w:rsid w:val="00EC6A1E"/>
    <w:rsid w:val="00EC6EEC"/>
    <w:rsid w:val="00ED0107"/>
    <w:rsid w:val="00ED1CE3"/>
    <w:rsid w:val="00ED2088"/>
    <w:rsid w:val="00ED3E53"/>
    <w:rsid w:val="00ED4E4C"/>
    <w:rsid w:val="00ED579F"/>
    <w:rsid w:val="00ED63DE"/>
    <w:rsid w:val="00EE685F"/>
    <w:rsid w:val="00EE71C1"/>
    <w:rsid w:val="00EF0469"/>
    <w:rsid w:val="00EF0F25"/>
    <w:rsid w:val="00EF23CA"/>
    <w:rsid w:val="00EF50FB"/>
    <w:rsid w:val="00EF51B6"/>
    <w:rsid w:val="00EF5461"/>
    <w:rsid w:val="00EF6E04"/>
    <w:rsid w:val="00EF7A81"/>
    <w:rsid w:val="00F0001D"/>
    <w:rsid w:val="00F008CB"/>
    <w:rsid w:val="00F0113B"/>
    <w:rsid w:val="00F0115D"/>
    <w:rsid w:val="00F02DC5"/>
    <w:rsid w:val="00F0635D"/>
    <w:rsid w:val="00F06762"/>
    <w:rsid w:val="00F07662"/>
    <w:rsid w:val="00F0790D"/>
    <w:rsid w:val="00F07E3E"/>
    <w:rsid w:val="00F10D55"/>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26E1"/>
    <w:rsid w:val="00F34F44"/>
    <w:rsid w:val="00F37231"/>
    <w:rsid w:val="00F372B1"/>
    <w:rsid w:val="00F40CD2"/>
    <w:rsid w:val="00F40E5A"/>
    <w:rsid w:val="00F414F5"/>
    <w:rsid w:val="00F41B23"/>
    <w:rsid w:val="00F42BA5"/>
    <w:rsid w:val="00F430E2"/>
    <w:rsid w:val="00F439CA"/>
    <w:rsid w:val="00F44043"/>
    <w:rsid w:val="00F440D2"/>
    <w:rsid w:val="00F4479B"/>
    <w:rsid w:val="00F447CB"/>
    <w:rsid w:val="00F47298"/>
    <w:rsid w:val="00F47BB9"/>
    <w:rsid w:val="00F5158C"/>
    <w:rsid w:val="00F5306B"/>
    <w:rsid w:val="00F535E6"/>
    <w:rsid w:val="00F53A8B"/>
    <w:rsid w:val="00F5452D"/>
    <w:rsid w:val="00F55033"/>
    <w:rsid w:val="00F55907"/>
    <w:rsid w:val="00F57716"/>
    <w:rsid w:val="00F6112C"/>
    <w:rsid w:val="00F64428"/>
    <w:rsid w:val="00F704B2"/>
    <w:rsid w:val="00F723CC"/>
    <w:rsid w:val="00F72720"/>
    <w:rsid w:val="00F72A16"/>
    <w:rsid w:val="00F73ED7"/>
    <w:rsid w:val="00F7418F"/>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90142"/>
    <w:rsid w:val="00F92670"/>
    <w:rsid w:val="00F92BE8"/>
    <w:rsid w:val="00F93176"/>
    <w:rsid w:val="00F93354"/>
    <w:rsid w:val="00F935CD"/>
    <w:rsid w:val="00F93F5E"/>
    <w:rsid w:val="00FA095F"/>
    <w:rsid w:val="00FA0C27"/>
    <w:rsid w:val="00FA0D91"/>
    <w:rsid w:val="00FA429F"/>
    <w:rsid w:val="00FA49C6"/>
    <w:rsid w:val="00FA59F2"/>
    <w:rsid w:val="00FA65E3"/>
    <w:rsid w:val="00FA6A64"/>
    <w:rsid w:val="00FB0766"/>
    <w:rsid w:val="00FB1159"/>
    <w:rsid w:val="00FB17A6"/>
    <w:rsid w:val="00FB1D0D"/>
    <w:rsid w:val="00FB25BB"/>
    <w:rsid w:val="00FB312C"/>
    <w:rsid w:val="00FB3E2B"/>
    <w:rsid w:val="00FB40CD"/>
    <w:rsid w:val="00FB46F3"/>
    <w:rsid w:val="00FB47C6"/>
    <w:rsid w:val="00FB589E"/>
    <w:rsid w:val="00FB6548"/>
    <w:rsid w:val="00FC08F4"/>
    <w:rsid w:val="00FC1119"/>
    <w:rsid w:val="00FC217E"/>
    <w:rsid w:val="00FC260B"/>
    <w:rsid w:val="00FC2FDA"/>
    <w:rsid w:val="00FC36AE"/>
    <w:rsid w:val="00FC4B13"/>
    <w:rsid w:val="00FC4DF5"/>
    <w:rsid w:val="00FC5154"/>
    <w:rsid w:val="00FC5474"/>
    <w:rsid w:val="00FC54D2"/>
    <w:rsid w:val="00FC7231"/>
    <w:rsid w:val="00FD0D70"/>
    <w:rsid w:val="00FD0E3F"/>
    <w:rsid w:val="00FD1662"/>
    <w:rsid w:val="00FD38EF"/>
    <w:rsid w:val="00FD52A9"/>
    <w:rsid w:val="00FD5650"/>
    <w:rsid w:val="00FD676D"/>
    <w:rsid w:val="00FD73EF"/>
    <w:rsid w:val="00FE2437"/>
    <w:rsid w:val="00FE5220"/>
    <w:rsid w:val="00FE532F"/>
    <w:rsid w:val="00FE5FBA"/>
    <w:rsid w:val="00FE6C99"/>
    <w:rsid w:val="00FE7218"/>
    <w:rsid w:val="00FE7C1D"/>
    <w:rsid w:val="00FF076A"/>
    <w:rsid w:val="00FF55BC"/>
    <w:rsid w:val="00FF56D5"/>
    <w:rsid w:val="00FF5EBD"/>
    <w:rsid w:val="00FF683E"/>
    <w:rsid w:val="00FF6A6A"/>
    <w:rsid w:val="00FF7640"/>
    <w:rsid w:val="051446C3"/>
    <w:rsid w:val="051951DE"/>
    <w:rsid w:val="06F7E2DC"/>
    <w:rsid w:val="07051317"/>
    <w:rsid w:val="077B527C"/>
    <w:rsid w:val="0E2BEA42"/>
    <w:rsid w:val="0F3D8CB8"/>
    <w:rsid w:val="12B6BD09"/>
    <w:rsid w:val="1561B12A"/>
    <w:rsid w:val="169ABA7A"/>
    <w:rsid w:val="17E33709"/>
    <w:rsid w:val="1F4DB818"/>
    <w:rsid w:val="216BDA53"/>
    <w:rsid w:val="26BFAA18"/>
    <w:rsid w:val="273A49E3"/>
    <w:rsid w:val="29F92C79"/>
    <w:rsid w:val="2B3CAB2A"/>
    <w:rsid w:val="3060A312"/>
    <w:rsid w:val="31D52E2E"/>
    <w:rsid w:val="3F0F254D"/>
    <w:rsid w:val="40AA06AD"/>
    <w:rsid w:val="442B92D9"/>
    <w:rsid w:val="46F7CAEF"/>
    <w:rsid w:val="4C938A66"/>
    <w:rsid w:val="4E34C62D"/>
    <w:rsid w:val="4E77FD66"/>
    <w:rsid w:val="4F6D4C19"/>
    <w:rsid w:val="513BF0D9"/>
    <w:rsid w:val="5254EEF0"/>
    <w:rsid w:val="53456CF3"/>
    <w:rsid w:val="548ADF54"/>
    <w:rsid w:val="5A401D59"/>
    <w:rsid w:val="6252DFEC"/>
    <w:rsid w:val="6594C611"/>
    <w:rsid w:val="6663780D"/>
    <w:rsid w:val="6E24362E"/>
    <w:rsid w:val="73FCE91C"/>
    <w:rsid w:val="774FED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5A5B24C2-5E8E-4187-B666-7D9C4F66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7</Pages>
  <Words>2675</Words>
  <Characters>15251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1643</cp:revision>
  <cp:lastPrinted>2002-04-23T07:10:00Z</cp:lastPrinted>
  <dcterms:created xsi:type="dcterms:W3CDTF">2022-04-09T00:35:00Z</dcterms:created>
  <dcterms:modified xsi:type="dcterms:W3CDTF">2025-03-27T17:09:00Z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